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abbc5" w14:paraId="49abbc5" w:rsidRDefault="00F46B36" w:rsidP="00322017" w:rsidR="00310C38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8 St-</w:t>
      </w:r>
      <w:r w:rsidR="00467FB5">
        <w:rPr>
          <w:rFonts w:cs="Times New Roman" w:hAnsi="Times New Roman" w:ascii="Times New Roman"/>
          <w:sz w:val="24"/>
          <w:szCs w:val="24"/>
        </w:rPr>
        <w:t>975/11-457</w:t>
      </w:r>
    </w:p>
    <w:p w:rsidRDefault="00310C38" w:rsidP="00EC04E5" w:rsidR="00310C3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322017" w:rsidP="00EC04E5" w:rsidR="0032201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322017" w:rsidP="00EC04E5" w:rsidR="0032201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04E5" w:rsidP="00EC04E5" w:rsidR="00EC04E5" w:rsidRP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7D3B20" w:rsidP="00EC04E5" w:rsidR="007D3B2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04E5" w:rsidP="00EC04E5" w:rsid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8C25BE" w:rsidP="00EC04E5" w:rsidR="008C25B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67FB5" w:rsidP="00322017" w:rsidR="00467FB5" w:rsidRPr="00467FB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67FB5">
        <w:rPr>
          <w:rFonts w:cs="Times New Roman" w:hAnsi="Times New Roman" w:ascii="Times New Roman"/>
          <w:sz w:val="24"/>
          <w:szCs w:val="24"/>
        </w:rPr>
        <w:t>Trgovački sud u Rijeci, po sutkinji tog suda Emi Brdovčak, u stečajnom postupku nad dužnikom CEROVLJE PROMET, društvo s ograničenom odgovornošću za trgovinu, građevinarstvo i ugostiteljstvo u stečaju, Cerovlje, Cerovlje 64 OIB 5697044173</w:t>
      </w:r>
      <w:r>
        <w:rPr>
          <w:rFonts w:cs="Times New Roman" w:hAnsi="Times New Roman" w:ascii="Times New Roman"/>
          <w:sz w:val="24"/>
          <w:szCs w:val="24"/>
        </w:rPr>
        <w:t>2, 17. listopad</w:t>
      </w:r>
      <w:r w:rsidRPr="00467FB5">
        <w:rPr>
          <w:rFonts w:cs="Times New Roman" w:hAnsi="Times New Roman" w:ascii="Times New Roman"/>
          <w:sz w:val="24"/>
          <w:szCs w:val="24"/>
        </w:rPr>
        <w:t>a 2017.</w:t>
      </w:r>
    </w:p>
    <w:p w:rsidRDefault="007D3B20" w:rsidP="00F46B36" w:rsidR="007D3B2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04E5" w:rsidP="00EC04E5" w:rsid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>z a k l j u č i o     j e</w:t>
      </w:r>
    </w:p>
    <w:p w:rsidRDefault="00EC04E5" w:rsidP="00EC04E5" w:rsidR="00EC04E5" w:rsidRPr="00467FB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22017" w:rsidP="00322017" w:rsidR="00467FB5" w:rsidRPr="00467FB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467FB5" w:rsidRPr="00467FB5">
        <w:rPr>
          <w:rFonts w:cs="Times New Roman" w:hAnsi="Times New Roman" w:ascii="Times New Roman"/>
          <w:sz w:val="24"/>
          <w:szCs w:val="24"/>
        </w:rPr>
        <w:t>Nekretnine</w:t>
      </w:r>
      <w:r w:rsidR="00EC04E5" w:rsidRPr="00467FB5">
        <w:rPr>
          <w:rFonts w:cs="Times New Roman" w:hAnsi="Times New Roman" w:ascii="Times New Roman"/>
          <w:sz w:val="24"/>
          <w:szCs w:val="24"/>
        </w:rPr>
        <w:t xml:space="preserve"> u vlasništvu dužnika</w:t>
      </w:r>
      <w:r w:rsidR="003D5289" w:rsidRPr="00467FB5">
        <w:rPr>
          <w:rFonts w:cs="Times New Roman" w:hAnsi="Times New Roman" w:ascii="Times New Roman"/>
          <w:sz w:val="24"/>
          <w:szCs w:val="24"/>
        </w:rPr>
        <w:t xml:space="preserve"> </w:t>
      </w:r>
      <w:r w:rsidR="00467FB5" w:rsidRPr="00467FB5">
        <w:rPr>
          <w:rFonts w:cs="Times New Roman" w:hAnsi="Times New Roman" w:ascii="Times New Roman"/>
          <w:sz w:val="24"/>
          <w:szCs w:val="24"/>
        </w:rPr>
        <w:t xml:space="preserve">CEROVLJE PROMET, društvo s ograničenom odgovornošću za trgovinu, građevinarstvo i ugostiteljstvo u stečaju, Cerovlje, Cerovlje 64 OIB 56970441732, upisane u zemljišnim knjigama Općinskog suda u Puli i to: </w:t>
      </w:r>
    </w:p>
    <w:p w:rsidRDefault="00467FB5" w:rsidP="00467FB5" w:rsidR="00467FB5" w:rsidRPr="00467FB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467FB5" w:rsidP="00467FB5" w:rsidR="00467FB5" w:rsidRPr="00467FB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467FB5">
        <w:rPr>
          <w:rFonts w:cs="Times New Roman" w:hAnsi="Times New Roman" w:ascii="Times New Roman"/>
          <w:sz w:val="24"/>
          <w:szCs w:val="24"/>
        </w:rPr>
        <w:t>1.</w:t>
      </w:r>
      <w:r w:rsidRPr="00467FB5">
        <w:rPr>
          <w:rFonts w:cs="Times New Roman" w:hAnsi="Times New Roman" w:ascii="Times New Roman"/>
          <w:sz w:val="24"/>
          <w:szCs w:val="24"/>
        </w:rPr>
        <w:tab/>
        <w:t>nekretnine upisane u z.k.ul.12862, k.o. Pula, 21. ETAŽA 10/10000, s kojim je povezano pravo vlasništva posebni dio "C2pr" - u naravi prostor u prizemlju koji se sastoji od sanitarnog čvora, ukupne površine 4,55 m2, u Građevnom planu uspostave vlasništva na posebnim dijelovima obojan indigo plavom bojom, koja se nalazi na k.č. 1671/4, POSLOVNA ZGRADA, ŠIJANSKA CESTA, DVORIŠTE, PODUL. 20-38, površine 5432 m2.</w:t>
      </w:r>
    </w:p>
    <w:p w:rsidRDefault="00467FB5" w:rsidP="00467FB5" w:rsidR="00467FB5" w:rsidRPr="00467FB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467FB5" w:rsidP="00467FB5" w:rsidR="00467FB5" w:rsidRPr="00467FB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467FB5">
        <w:rPr>
          <w:rFonts w:cs="Times New Roman" w:hAnsi="Times New Roman" w:ascii="Times New Roman"/>
          <w:sz w:val="24"/>
          <w:szCs w:val="24"/>
        </w:rPr>
        <w:t>2.</w:t>
      </w:r>
      <w:r w:rsidRPr="00467FB5">
        <w:rPr>
          <w:rFonts w:cs="Times New Roman" w:hAnsi="Times New Roman" w:ascii="Times New Roman"/>
          <w:sz w:val="24"/>
          <w:szCs w:val="24"/>
        </w:rPr>
        <w:tab/>
        <w:t>nekretnine upisane u z.k.ul.12862, k.o. Pula, 24. ETAŽA 36/10000, s kojim je povezano pravo vlasništva posebni dio "P" - u naravi parkirališta označena brojevima 16,17,18,19,20 ukupne površine 15,65 m2, u Građevnom planu uspostave vlasništva na posebnim dijelovima nekretnine obojana roza bojom, koja se nalazi na k.č. 1671/4, POSLOVNA ZGRADA, ŠIJANSKA CESTA, DVORIŠTE, PODUL. 20-38, površine 5432 m2.</w:t>
      </w:r>
    </w:p>
    <w:p w:rsidRDefault="00467FB5" w:rsidP="00467FB5" w:rsidR="00467FB5" w:rsidRPr="00467FB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467FB5" w:rsidP="00467FB5" w:rsidR="00467FB5" w:rsidRPr="00467FB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467FB5">
        <w:rPr>
          <w:rFonts w:cs="Times New Roman" w:hAnsi="Times New Roman" w:ascii="Times New Roman"/>
          <w:sz w:val="24"/>
          <w:szCs w:val="24"/>
        </w:rPr>
        <w:t>3.</w:t>
      </w:r>
      <w:r w:rsidRPr="00467FB5">
        <w:rPr>
          <w:rFonts w:cs="Times New Roman" w:hAnsi="Times New Roman" w:ascii="Times New Roman"/>
          <w:sz w:val="24"/>
          <w:szCs w:val="24"/>
        </w:rPr>
        <w:tab/>
        <w:t>nekretnine upisane u z.k.ul. 12862, k.o. Pula, 22. ETAŽA: 1241/10000, s kojim je povezano pravo vlasništva posebni dio "GI" - u naravi prostor na prvom katu koji se sastoji od sanitarnog čvora, poslovnog prostora ukupne površine 541,67 m2, u građevnom planu uspostave vlasništva na posebnim dijelovima nekretnine obojan svijetlo ljubičastom bojom, k.č. 1671/4, POSLOVNA ZGRADA, ŠIJANSKA CESTA, DVORIŠTE, PODUL. 20-38, površine 5432 m2,</w:t>
      </w:r>
    </w:p>
    <w:p w:rsidRDefault="00467FB5" w:rsidP="00467FB5" w:rsidR="00467FB5">
      <w:pPr>
        <w:pStyle w:val="Bezproreda"/>
        <w:ind w:left="720"/>
        <w:jc w:val="both"/>
      </w:pPr>
    </w:p>
    <w:p w:rsidRDefault="00467FB5" w:rsidP="00467FB5" w:rsidR="00E02885" w:rsidRPr="003D528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predaju</w:t>
      </w:r>
      <w:r w:rsidR="003D5289">
        <w:rPr>
          <w:rFonts w:cs="Times New Roman" w:hAnsi="Times New Roman" w:ascii="Times New Roman"/>
          <w:sz w:val="24"/>
          <w:szCs w:val="24"/>
        </w:rPr>
        <w:t xml:space="preserve"> se u posjed</w:t>
      </w:r>
      <w:r w:rsidR="003D56DC">
        <w:rPr>
          <w:rFonts w:cs="Times New Roman" w:hAnsi="Times New Roman" w:ascii="Times New Roman"/>
          <w:sz w:val="24"/>
          <w:szCs w:val="24"/>
        </w:rPr>
        <w:t xml:space="preserve"> </w:t>
      </w:r>
      <w:r w:rsidR="003D5289">
        <w:rPr>
          <w:rFonts w:cs="Times New Roman" w:hAnsi="Times New Roman" w:ascii="Times New Roman"/>
          <w:sz w:val="24"/>
          <w:szCs w:val="24"/>
        </w:rPr>
        <w:t>i vlasništvo r</w:t>
      </w:r>
      <w:r w:rsidR="003D5289" w:rsidRPr="003D5289">
        <w:rPr>
          <w:rFonts w:cs="Times New Roman" w:hAnsi="Times New Roman" w:ascii="Times New Roman"/>
          <w:sz w:val="24"/>
          <w:szCs w:val="24"/>
        </w:rPr>
        <w:t xml:space="preserve">azlučnom vjerovniku </w:t>
      </w:r>
      <w:r w:rsidRPr="00467FB5">
        <w:rPr>
          <w:rFonts w:cs="Times New Roman" w:hAnsi="Times New Roman" w:ascii="Times New Roman"/>
          <w:sz w:val="24"/>
          <w:szCs w:val="24"/>
        </w:rPr>
        <w:t>AKTIVA KAPITAL d.o.o. Gračišće,</w:t>
      </w:r>
      <w:r>
        <w:rPr>
          <w:rFonts w:cs="Times New Roman" w:hAnsi="Times New Roman" w:ascii="Times New Roman"/>
          <w:sz w:val="24"/>
          <w:szCs w:val="24"/>
        </w:rPr>
        <w:t xml:space="preserve"> Marcani 131 C, OIB: 6086980078.</w:t>
      </w:r>
    </w:p>
    <w:p w:rsidRDefault="00F46B36" w:rsidP="007D3B20" w:rsidR="00F46B36">
      <w:pPr>
        <w:pStyle w:val="Bezproreda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322017" w:rsidP="00322017" w:rsidR="008C25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7D3B20" w:rsidRPr="003D5289">
        <w:rPr>
          <w:rFonts w:cs="Times New Roman" w:hAnsi="Times New Roman" w:ascii="Times New Roman"/>
          <w:sz w:val="24"/>
          <w:szCs w:val="24"/>
        </w:rPr>
        <w:t xml:space="preserve">Na temelju odredbe čl. 108. </w:t>
      </w:r>
      <w:r w:rsidR="00EC04E5" w:rsidRPr="003D5289">
        <w:rPr>
          <w:rFonts w:cs="Times New Roman" w:hAnsi="Times New Roman" w:ascii="Times New Roman"/>
          <w:sz w:val="24"/>
          <w:szCs w:val="24"/>
        </w:rPr>
        <w:t>Ovršnog zakona određuje se upis prava vlasništva</w:t>
      </w:r>
      <w:r w:rsidR="00467FB5">
        <w:rPr>
          <w:rFonts w:cs="Times New Roman" w:hAnsi="Times New Roman" w:ascii="Times New Roman"/>
          <w:sz w:val="24"/>
          <w:szCs w:val="24"/>
        </w:rPr>
        <w:t xml:space="preserve"> </w:t>
      </w:r>
      <w:r w:rsidR="00467FB5" w:rsidRPr="00467FB5">
        <w:rPr>
          <w:rFonts w:cs="Times New Roman" w:hAnsi="Times New Roman" w:ascii="Times New Roman"/>
          <w:sz w:val="24"/>
          <w:szCs w:val="24"/>
        </w:rPr>
        <w:t>AKTIVA KAPITAL d.o.o. Gračišće,</w:t>
      </w:r>
      <w:r w:rsidR="00467FB5">
        <w:rPr>
          <w:rFonts w:cs="Times New Roman" w:hAnsi="Times New Roman" w:ascii="Times New Roman"/>
          <w:sz w:val="24"/>
          <w:szCs w:val="24"/>
        </w:rPr>
        <w:t xml:space="preserve"> Marcani 131 C, OIB: 6086980078,</w:t>
      </w:r>
      <w:r w:rsidR="003D5289" w:rsidRPr="003D5289">
        <w:rPr>
          <w:rFonts w:cs="Times New Roman" w:hAnsi="Times New Roman" w:ascii="Times New Roman"/>
          <w:sz w:val="24"/>
          <w:szCs w:val="24"/>
        </w:rPr>
        <w:t xml:space="preserve"> </w:t>
      </w:r>
      <w:r w:rsidR="00467FB5">
        <w:rPr>
          <w:rFonts w:cs="Times New Roman" w:hAnsi="Times New Roman" w:ascii="Times New Roman"/>
          <w:sz w:val="24"/>
          <w:szCs w:val="24"/>
        </w:rPr>
        <w:t xml:space="preserve">na nekretninama </w:t>
      </w:r>
      <w:r w:rsidR="00EC04E5" w:rsidRPr="003D5289">
        <w:rPr>
          <w:rFonts w:cs="Times New Roman" w:hAnsi="Times New Roman" w:ascii="Times New Roman"/>
          <w:sz w:val="24"/>
          <w:szCs w:val="24"/>
        </w:rPr>
        <w:t xml:space="preserve"> </w:t>
      </w:r>
      <w:r w:rsidR="00467FB5">
        <w:rPr>
          <w:rFonts w:cs="Times New Roman" w:hAnsi="Times New Roman" w:ascii="Times New Roman"/>
          <w:sz w:val="24"/>
          <w:szCs w:val="24"/>
        </w:rPr>
        <w:t>iz točke I. izreke ovog rješenja</w:t>
      </w:r>
      <w:r w:rsidR="003D5289">
        <w:rPr>
          <w:rFonts w:cs="Times New Roman" w:hAnsi="Times New Roman" w:ascii="Times New Roman"/>
          <w:sz w:val="24"/>
          <w:szCs w:val="24"/>
        </w:rPr>
        <w:t>.</w:t>
      </w:r>
    </w:p>
    <w:p w:rsidRDefault="003D5289" w:rsidP="003D5289" w:rsidR="003D5289" w:rsidRPr="003D528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22017" w:rsidP="00322017" w:rsidR="003D528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III.</w:t>
      </w:r>
      <w:r>
        <w:rPr>
          <w:rFonts w:cs="Times New Roman" w:hAnsi="Times New Roman" w:ascii="Times New Roman"/>
          <w:sz w:val="24"/>
          <w:szCs w:val="24"/>
        </w:rPr>
        <w:tab/>
      </w:r>
      <w:r w:rsidR="006D73CB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EC04E5" w:rsidRPr="006D73CB">
        <w:rPr>
          <w:rFonts w:cs="Times New Roman" w:hAnsi="Times New Roman" w:ascii="Times New Roman"/>
          <w:sz w:val="24"/>
          <w:szCs w:val="24"/>
        </w:rPr>
        <w:t>brisanje</w:t>
      </w:r>
      <w:r w:rsidR="006D73CB">
        <w:rPr>
          <w:rFonts w:cs="Times New Roman" w:hAnsi="Times New Roman" w:ascii="Times New Roman"/>
          <w:sz w:val="24"/>
          <w:szCs w:val="24"/>
        </w:rPr>
        <w:t xml:space="preserve"> upisa</w:t>
      </w:r>
      <w:r w:rsidR="00EC04E5" w:rsidRPr="006D73CB">
        <w:rPr>
          <w:rFonts w:cs="Times New Roman" w:hAnsi="Times New Roman" w:ascii="Times New Roman"/>
          <w:sz w:val="24"/>
          <w:szCs w:val="24"/>
        </w:rPr>
        <w:t xml:space="preserve"> </w:t>
      </w:r>
      <w:r w:rsidR="00443019">
        <w:rPr>
          <w:rFonts w:cs="Times New Roman" w:hAnsi="Times New Roman" w:ascii="Times New Roman"/>
          <w:sz w:val="24"/>
          <w:szCs w:val="24"/>
        </w:rPr>
        <w:t>koji prestaju</w:t>
      </w:r>
      <w:r w:rsidR="006D73CB" w:rsidRPr="006D73CB">
        <w:rPr>
          <w:rFonts w:cs="Times New Roman" w:hAnsi="Times New Roman" w:ascii="Times New Roman"/>
          <w:sz w:val="24"/>
          <w:szCs w:val="24"/>
        </w:rPr>
        <w:t xml:space="preserve"> prodajom </w:t>
      </w:r>
      <w:r w:rsidR="00467FB5">
        <w:rPr>
          <w:rFonts w:cs="Times New Roman" w:hAnsi="Times New Roman" w:ascii="Times New Roman"/>
          <w:sz w:val="24"/>
          <w:szCs w:val="24"/>
        </w:rPr>
        <w:t>nekretnina</w:t>
      </w:r>
      <w:r w:rsidR="003D5289">
        <w:rPr>
          <w:rFonts w:cs="Times New Roman" w:hAnsi="Times New Roman" w:ascii="Times New Roman"/>
          <w:sz w:val="24"/>
          <w:szCs w:val="24"/>
        </w:rPr>
        <w:t xml:space="preserve"> iz točke I. i II</w:t>
      </w:r>
      <w:r w:rsidR="00443019">
        <w:rPr>
          <w:rFonts w:cs="Times New Roman" w:hAnsi="Times New Roman" w:ascii="Times New Roman"/>
          <w:sz w:val="24"/>
          <w:szCs w:val="24"/>
        </w:rPr>
        <w:t xml:space="preserve">. izreke ovog zaključka </w:t>
      </w:r>
      <w:r w:rsidR="00F46B36" w:rsidRPr="00F46B36">
        <w:rPr>
          <w:rFonts w:cs="Times New Roman" w:hAnsi="Times New Roman" w:ascii="Times New Roman"/>
          <w:sz w:val="24"/>
          <w:szCs w:val="24"/>
        </w:rPr>
        <w:t xml:space="preserve"> i to: </w:t>
      </w:r>
    </w:p>
    <w:p w:rsidRDefault="00467FB5" w:rsidP="00467FB5" w:rsidR="00467FB5" w:rsidRPr="00467FB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467FB5">
        <w:rPr>
          <w:rFonts w:cs="Times New Roman" w:hAnsi="Times New Roman" w:ascii="Times New Roman"/>
          <w:sz w:val="24"/>
          <w:szCs w:val="24"/>
        </w:rPr>
        <w:t>-</w:t>
      </w:r>
      <w:r w:rsidRPr="00467FB5">
        <w:rPr>
          <w:rFonts w:cs="Times New Roman" w:hAnsi="Times New Roman" w:ascii="Times New Roman"/>
          <w:sz w:val="24"/>
          <w:szCs w:val="24"/>
        </w:rPr>
        <w:tab/>
        <w:t>zabilježbe rješenja o otvaranju stečajnog postupka poslovni broj St-975/2011 od 21. veljače 2012., zaprimljeno 6. ožujka 2012., poslovni broj Z-2474/12,</w:t>
      </w:r>
    </w:p>
    <w:p w:rsidRDefault="00467FB5" w:rsidP="00467FB5" w:rsidR="00467FB5" w:rsidRPr="00467FB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467FB5">
        <w:rPr>
          <w:rFonts w:cs="Times New Roman" w:hAnsi="Times New Roman" w:ascii="Times New Roman"/>
          <w:sz w:val="24"/>
          <w:szCs w:val="24"/>
        </w:rPr>
        <w:t>-</w:t>
      </w:r>
      <w:r w:rsidRPr="00467FB5">
        <w:rPr>
          <w:rFonts w:cs="Times New Roman" w:hAnsi="Times New Roman" w:ascii="Times New Roman"/>
          <w:sz w:val="24"/>
          <w:szCs w:val="24"/>
        </w:rPr>
        <w:tab/>
        <w:t>zabilježbe rješenja o prodaji nekretnina poslovni broj St-975/2011-347 od 9. listopada 2015., zaprimljeno 14. listopada 2015., broj Z-10508/15.</w:t>
      </w:r>
    </w:p>
    <w:p w:rsidRDefault="00467FB5" w:rsidP="00467FB5" w:rsidR="00467FB5" w:rsidRPr="00467FB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467FB5" w:rsidP="00322017" w:rsidR="00467FB5" w:rsidRPr="00467FB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</w:t>
      </w:r>
      <w:r w:rsidRPr="00467FB5">
        <w:rPr>
          <w:rFonts w:cs="Times New Roman" w:hAnsi="Times New Roman" w:ascii="Times New Roman"/>
          <w:sz w:val="24"/>
          <w:szCs w:val="24"/>
        </w:rPr>
        <w:t>.</w:t>
      </w:r>
      <w:r w:rsidRPr="00467FB5">
        <w:rPr>
          <w:rFonts w:cs="Times New Roman" w:hAnsi="Times New Roman" w:ascii="Times New Roman"/>
          <w:sz w:val="24"/>
          <w:szCs w:val="24"/>
        </w:rPr>
        <w:tab/>
        <w:t xml:space="preserve"> U odnosu na nekretninu ozn</w:t>
      </w:r>
      <w:r>
        <w:rPr>
          <w:rFonts w:cs="Times New Roman" w:hAnsi="Times New Roman" w:ascii="Times New Roman"/>
          <w:sz w:val="24"/>
          <w:szCs w:val="24"/>
        </w:rPr>
        <w:t>ačenu točkom I. 3. izreke ovog zaključka</w:t>
      </w:r>
      <w:r w:rsidRPr="00467FB5">
        <w:rPr>
          <w:rFonts w:cs="Times New Roman" w:hAnsi="Times New Roman" w:ascii="Times New Roman"/>
          <w:sz w:val="24"/>
          <w:szCs w:val="24"/>
        </w:rPr>
        <w:t xml:space="preserve"> određuje se i brisanje zemljišnoknjižnog upisa koji prestaje prodajom te nekretnine i to:</w:t>
      </w:r>
    </w:p>
    <w:p w:rsidRDefault="00467FB5" w:rsidP="00467FB5" w:rsidR="00467FB5" w:rsidRPr="00467FB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467FB5">
        <w:rPr>
          <w:rFonts w:cs="Times New Roman" w:hAnsi="Times New Roman" w:ascii="Times New Roman"/>
          <w:sz w:val="24"/>
          <w:szCs w:val="24"/>
        </w:rPr>
        <w:t xml:space="preserve">- </w:t>
      </w:r>
      <w:r w:rsidRPr="00467FB5">
        <w:rPr>
          <w:rFonts w:cs="Times New Roman" w:hAnsi="Times New Roman" w:ascii="Times New Roman"/>
          <w:sz w:val="24"/>
          <w:szCs w:val="24"/>
        </w:rPr>
        <w:tab/>
        <w:t xml:space="preserve">uknjižbe založnog prava radi osiguranja tražbine u iznosu od 7.000.000,00 kn, zaprimljeno 12. travnja 2006., broj Z-5061/06 u korist Hrvatske poštanske banke d.d. Zagreb, Jurišićeva 4, </w:t>
      </w:r>
    </w:p>
    <w:p w:rsidRDefault="00467FB5" w:rsidP="00467FB5" w:rsidR="00467FB5" w:rsidRPr="00467FB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467FB5">
        <w:rPr>
          <w:rFonts w:cs="Times New Roman" w:hAnsi="Times New Roman" w:ascii="Times New Roman"/>
          <w:sz w:val="24"/>
          <w:szCs w:val="24"/>
        </w:rPr>
        <w:t>-</w:t>
      </w:r>
      <w:r w:rsidRPr="00467FB5">
        <w:rPr>
          <w:rFonts w:cs="Times New Roman" w:hAnsi="Times New Roman" w:ascii="Times New Roman"/>
          <w:sz w:val="24"/>
          <w:szCs w:val="24"/>
        </w:rPr>
        <w:tab/>
        <w:t>uknjižbe i ustupanje založnog prava u iznosu od 7.000.000,00 kn, zaprimljeno 8. svibnja 2017., pod brojem Z-13243/2017, u korist Aktiva kapital d.o.o. Gračišće</w:t>
      </w:r>
    </w:p>
    <w:p w:rsidRDefault="00467FB5" w:rsidP="00467FB5" w:rsidR="00467FB5" w:rsidRPr="00467FB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467FB5">
        <w:rPr>
          <w:rFonts w:cs="Times New Roman" w:hAnsi="Times New Roman" w:ascii="Times New Roman"/>
          <w:sz w:val="24"/>
          <w:szCs w:val="24"/>
        </w:rPr>
        <w:t>-</w:t>
      </w:r>
      <w:r w:rsidRPr="00467FB5">
        <w:rPr>
          <w:rFonts w:cs="Times New Roman" w:hAnsi="Times New Roman" w:ascii="Times New Roman"/>
          <w:sz w:val="24"/>
          <w:szCs w:val="24"/>
        </w:rPr>
        <w:tab/>
        <w:t xml:space="preserve">uknjižbe založnog prava u iznosu od 1.458.954,95 kn u korist Samoborka d.d., Samobor, Zagrebačka 32/A, zaprimljeno 21. lipnja 2011., broj Z-6853/11.  </w:t>
      </w:r>
    </w:p>
    <w:p w:rsidRDefault="003D5289" w:rsidP="00467FB5" w:rsidR="003D528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D5289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322017" w:rsidP="00322017" w:rsidR="00EC04E5" w:rsidRPr="00EC04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</w:t>
      </w:r>
      <w:r>
        <w:rPr>
          <w:rFonts w:cs="Times New Roman" w:hAnsi="Times New Roman" w:ascii="Times New Roman"/>
          <w:sz w:val="24"/>
          <w:szCs w:val="24"/>
        </w:rPr>
        <w:tab/>
      </w:r>
      <w:r w:rsidR="00EC04E5" w:rsidRPr="00EC04E5">
        <w:rPr>
          <w:rFonts w:cs="Times New Roman" w:hAnsi="Times New Roman" w:ascii="Times New Roman"/>
          <w:sz w:val="24"/>
          <w:szCs w:val="24"/>
        </w:rPr>
        <w:t>Provedbu ovog zaključka iz</w:t>
      </w:r>
      <w:r w:rsidR="00E02885">
        <w:rPr>
          <w:rFonts w:cs="Times New Roman" w:hAnsi="Times New Roman" w:ascii="Times New Roman"/>
          <w:sz w:val="24"/>
          <w:szCs w:val="24"/>
        </w:rPr>
        <w:t>vršiti će</w:t>
      </w:r>
      <w:r w:rsidR="00310C38">
        <w:rPr>
          <w:rFonts w:cs="Times New Roman" w:hAnsi="Times New Roman" w:ascii="Times New Roman"/>
          <w:sz w:val="24"/>
          <w:szCs w:val="24"/>
        </w:rPr>
        <w:t xml:space="preserve"> </w:t>
      </w:r>
      <w:r w:rsidR="003D5289">
        <w:rPr>
          <w:rFonts w:cs="Times New Roman" w:hAnsi="Times New Roman" w:ascii="Times New Roman"/>
          <w:sz w:val="24"/>
          <w:szCs w:val="24"/>
        </w:rPr>
        <w:t>Općinski sud</w:t>
      </w:r>
      <w:r w:rsidR="003D5289" w:rsidRPr="003D5289">
        <w:rPr>
          <w:rFonts w:cs="Times New Roman" w:hAnsi="Times New Roman" w:ascii="Times New Roman"/>
          <w:sz w:val="24"/>
          <w:szCs w:val="24"/>
        </w:rPr>
        <w:t xml:space="preserve"> u Puli, Zemljišnoknjižni odjel Pula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EC04E5" w:rsidP="00EC04E5" w:rsid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04E5" w:rsidP="00EC04E5" w:rsidR="00EC04E5" w:rsidRP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>Obrazloženje</w:t>
      </w:r>
    </w:p>
    <w:p w:rsidRDefault="008C25BE" w:rsidP="008C25B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C25BE" w:rsidP="008C25BE" w:rsidR="008C25BE" w:rsidRPr="008C25B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>Rješenje o dosudi nek</w:t>
      </w:r>
      <w:r w:rsidR="00467FB5">
        <w:rPr>
          <w:rFonts w:cs="Times New Roman" w:hAnsi="Times New Roman" w:ascii="Times New Roman"/>
          <w:sz w:val="24"/>
          <w:szCs w:val="24"/>
        </w:rPr>
        <w:t>retnine postalo je pravomoćno 15. srpnja</w:t>
      </w:r>
      <w:r w:rsidRPr="008C25BE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322017" w:rsidP="008C25BE" w:rsidR="0032201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A5288" w:rsidP="008C25BE" w:rsidR="008C25BE" w:rsidRPr="008C25B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 obzirom na to da je kupac ujedno i prvi razlučni vjerovniku prednosnom redu te da je oslobođen plaćanja kupovnine i uvažavajući okolnost da će se troškovi obračunati po čl. 170. </w:t>
      </w:r>
      <w:r w:rsidRPr="00DA5288">
        <w:rPr>
          <w:rFonts w:cs="Times New Roman" w:hAnsi="Times New Roman" w:ascii="Times New Roman"/>
          <w:sz w:val="24"/>
          <w:szCs w:val="24"/>
        </w:rPr>
        <w:t>Stečajnog zakona ("Narodne novine" 44/96, 29/99, 129/00, 123/03, 82/06, 116/10, 25/12, 133/12; dalje SZ)</w:t>
      </w:r>
      <w:r>
        <w:rPr>
          <w:rFonts w:cs="Times New Roman" w:hAnsi="Times New Roman" w:ascii="Times New Roman"/>
          <w:sz w:val="24"/>
          <w:szCs w:val="24"/>
        </w:rPr>
        <w:t xml:space="preserve"> namiriti iz jamčevine koju je položio kupac, primjenom odredbe</w:t>
      </w:r>
      <w:r w:rsidR="008C25BE" w:rsidRPr="008C25BE">
        <w:rPr>
          <w:rFonts w:cs="Times New Roman" w:hAnsi="Times New Roman" w:ascii="Times New Roman"/>
          <w:sz w:val="24"/>
          <w:szCs w:val="24"/>
        </w:rPr>
        <w:t xml:space="preserve"> čl. 108. st. 3. i 4. Ovršnog zakona („Narodne novine“ broj 112/12, 25/13, 93/14, 55/16, 73/17; dalje: OZ) u vezi sa čl. </w:t>
      </w:r>
      <w:r w:rsidR="003D56DC">
        <w:rPr>
          <w:rFonts w:cs="Times New Roman" w:hAnsi="Times New Roman" w:ascii="Times New Roman"/>
          <w:sz w:val="24"/>
          <w:szCs w:val="24"/>
        </w:rPr>
        <w:t xml:space="preserve">164. st. 1. Stečajnog zakona </w:t>
      </w:r>
      <w:r w:rsidR="003D56DC" w:rsidRPr="003D56DC">
        <w:rPr>
          <w:rFonts w:cs="Times New Roman" w:hAnsi="Times New Roman" w:ascii="Times New Roman"/>
          <w:sz w:val="24"/>
          <w:szCs w:val="24"/>
        </w:rPr>
        <w:t>("Narodne novine" 44/96, 29/99, 129/00, 123/03, 82/06, 11</w:t>
      </w:r>
      <w:r w:rsidR="003D56DC">
        <w:rPr>
          <w:rFonts w:cs="Times New Roman" w:hAnsi="Times New Roman" w:ascii="Times New Roman"/>
          <w:sz w:val="24"/>
          <w:szCs w:val="24"/>
        </w:rPr>
        <w:t xml:space="preserve">6/10, 25/12, 133/12; dalje SZ) </w:t>
      </w:r>
      <w:r>
        <w:rPr>
          <w:rFonts w:cs="Times New Roman" w:hAnsi="Times New Roman" w:ascii="Times New Roman"/>
          <w:sz w:val="24"/>
          <w:szCs w:val="24"/>
        </w:rPr>
        <w:t>odlučeno je kao u izreci</w:t>
      </w:r>
      <w:r w:rsidR="008C25BE" w:rsidRPr="008C25BE">
        <w:rPr>
          <w:rFonts w:cs="Times New Roman" w:hAnsi="Times New Roman" w:ascii="Times New Roman"/>
          <w:sz w:val="24"/>
          <w:szCs w:val="24"/>
        </w:rPr>
        <w:t>.</w:t>
      </w:r>
    </w:p>
    <w:p w:rsidRDefault="008C25BE" w:rsidP="008C25BE" w:rsidR="008C25BE" w:rsidRPr="008C25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67FB5" w:rsidP="008C25BE" w:rsidR="008C25BE" w:rsidRPr="008C25B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Rijeci, 17</w:t>
      </w:r>
      <w:r w:rsidR="00DA5288">
        <w:rPr>
          <w:rFonts w:cs="Times New Roman" w:hAnsi="Times New Roman" w:ascii="Times New Roman"/>
          <w:sz w:val="24"/>
          <w:szCs w:val="24"/>
        </w:rPr>
        <w:t>. listopada</w:t>
      </w:r>
      <w:r w:rsidR="008C25BE" w:rsidRPr="008C25BE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8C25BE" w:rsidP="008C25B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 xml:space="preserve">                                            </w:t>
      </w:r>
    </w:p>
    <w:p w:rsidRDefault="008C25BE" w:rsidP="008C25B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="00322017">
        <w:rPr>
          <w:rFonts w:cs="Times New Roman" w:hAnsi="Times New Roman" w:ascii="Times New Roman"/>
          <w:sz w:val="24"/>
          <w:szCs w:val="24"/>
        </w:rPr>
        <w:tab/>
      </w:r>
      <w:r w:rsidR="00322017">
        <w:rPr>
          <w:rFonts w:cs="Times New Roman" w:hAnsi="Times New Roman" w:ascii="Times New Roman"/>
          <w:sz w:val="24"/>
          <w:szCs w:val="24"/>
        </w:rPr>
        <w:tab/>
      </w:r>
      <w:r w:rsidR="00322017">
        <w:rPr>
          <w:rFonts w:cs="Times New Roman" w:hAnsi="Times New Roman" w:ascii="Times New Roman"/>
          <w:sz w:val="24"/>
          <w:szCs w:val="24"/>
        </w:rPr>
        <w:tab/>
      </w:r>
      <w:r w:rsidRPr="008C25BE">
        <w:rPr>
          <w:rFonts w:cs="Times New Roman" w:hAnsi="Times New Roman" w:ascii="Times New Roman"/>
          <w:sz w:val="24"/>
          <w:szCs w:val="24"/>
        </w:rPr>
        <w:t>Sutkinja</w:t>
      </w:r>
    </w:p>
    <w:p w:rsidRDefault="008C25BE" w:rsidP="008C25B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="00322017">
        <w:rPr>
          <w:rFonts w:cs="Times New Roman" w:hAnsi="Times New Roman" w:ascii="Times New Roman"/>
          <w:sz w:val="24"/>
          <w:szCs w:val="24"/>
        </w:rPr>
        <w:tab/>
      </w:r>
      <w:r w:rsidR="00322017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Pr="008C25BE">
        <w:rPr>
          <w:rFonts w:cs="Times New Roman" w:hAnsi="Times New Roman" w:ascii="Times New Roman"/>
          <w:sz w:val="24"/>
          <w:szCs w:val="24"/>
        </w:rPr>
        <w:t xml:space="preserve">Ema Brdovčak </w:t>
      </w:r>
    </w:p>
    <w:p w:rsidRDefault="008C25BE" w:rsidP="008C25B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C25BE" w:rsidP="008C25B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22017" w:rsidP="008C25BE" w:rsidR="0032201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22017" w:rsidP="008C25BE" w:rsidR="0032201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22017" w:rsidP="008C25BE" w:rsidR="0032201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22017" w:rsidP="008C25BE" w:rsidR="0032201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C25BE" w:rsidP="008C25B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8C25BE" w:rsidP="00322017" w:rsidR="008C25BE" w:rsidRPr="008C25B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>Protiv ovog zaklj</w:t>
      </w:r>
      <w:r w:rsidR="00492319">
        <w:rPr>
          <w:rFonts w:cs="Times New Roman" w:hAnsi="Times New Roman" w:ascii="Times New Roman"/>
          <w:sz w:val="24"/>
          <w:szCs w:val="24"/>
        </w:rPr>
        <w:t>učka nije dopušten pravni lijek</w:t>
      </w:r>
      <w:r w:rsidRPr="008C25BE">
        <w:rPr>
          <w:rFonts w:cs="Times New Roman" w:hAnsi="Times New Roman" w:ascii="Times New Roman"/>
          <w:sz w:val="24"/>
          <w:szCs w:val="24"/>
        </w:rPr>
        <w:t>.</w:t>
      </w:r>
    </w:p>
    <w:p w:rsidRDefault="008C25BE" w:rsidP="008C25B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22017" w:rsidP="008C25BE" w:rsidR="0032201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22017" w:rsidP="008C25BE" w:rsidR="0032201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22017" w:rsidP="008C25BE" w:rsidR="0032201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322017" w:rsidR="00322017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2017" w:rsidP="00322017" w:rsidR="00322017">
      <w:pPr>
        <w:spacing w:lineRule="auto" w:line="240" w:after="0"/>
      </w:pPr>
      <w:r>
        <w:separator/>
      </w:r>
    </w:p>
  </w:endnote>
  <w:endnote w:id="0" w:type="continuationSeparator">
    <w:p w:rsidRDefault="00322017" w:rsidP="00322017" w:rsidR="0032201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4377917"/>
      <w:docPartObj>
        <w:docPartGallery w:val="Page Numbers (Bottom of Page)"/>
        <w:docPartUnique/>
      </w:docPartObj>
    </w:sdtPr>
    <w:sdtEndPr/>
    <w:sdtContent>
      <w:p w:rsidRDefault="00322017" w:rsidR="0032201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6682">
          <w:rPr>
            <w:noProof/>
          </w:rPr>
          <w:t>2</w:t>
        </w:r>
        <w:r>
          <w:fldChar w:fldCharType="end"/>
        </w:r>
      </w:p>
    </w:sdtContent>
  </w:sdt>
  <w:p w:rsidRDefault="00322017" w:rsidR="0032201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2017" w:rsidP="00322017" w:rsidR="00322017">
      <w:pPr>
        <w:spacing w:lineRule="auto" w:line="240" w:after="0"/>
      </w:pPr>
      <w:r>
        <w:separator/>
      </w:r>
    </w:p>
  </w:footnote>
  <w:footnote w:id="0" w:type="continuationSeparator">
    <w:p w:rsidRDefault="00322017" w:rsidP="00322017" w:rsidR="0032201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2017" w:rsidP="00322017" w:rsidR="00322017">
    <w:pPr>
      <w:pStyle w:val="Bezproreda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  <w:t>8 St-975/11-457</w:t>
    </w:r>
  </w:p>
  <w:p w:rsidRDefault="00322017" w:rsidR="0032201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2017" w:rsidP="00322017" w:rsidR="00322017" w:rsidRPr="00322017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322017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322017" w:rsidP="00322017" w:rsidR="00322017" w:rsidRPr="00322017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322017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322017" w:rsidP="00322017" w:rsidR="00322017" w:rsidRPr="00322017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322017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322017" w:rsidP="00322017" w:rsidR="00322017" w:rsidRPr="00322017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322017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B02515"/>
    <w:multiLevelType w:val="hybridMultilevel"/>
    <w:tmpl w:val="0F6873BA"/>
    <w:lvl w:tplc="D1345DC6" w:ilvl="0">
      <w:start w:val="5"/>
      <w:numFmt w:val="bullet"/>
      <w:lvlText w:val="-"/>
      <w:lvlJc w:val="left"/>
      <w:pPr>
        <w:ind w:hanging="360" w:left="1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77653977"/>
    <w:multiLevelType w:val="hybridMultilevel"/>
    <w:tmpl w:val="118A4E80"/>
    <w:lvl w:tplc="64768DB0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04E5"/>
    <w:rsid w:val="000C507B"/>
    <w:rsid w:val="00310C38"/>
    <w:rsid w:val="00322017"/>
    <w:rsid w:val="003B5C40"/>
    <w:rsid w:val="003D5289"/>
    <w:rsid w:val="003D56DC"/>
    <w:rsid w:val="00443019"/>
    <w:rsid w:val="00467FB5"/>
    <w:rsid w:val="00492319"/>
    <w:rsid w:val="00496FAB"/>
    <w:rsid w:val="006B3B04"/>
    <w:rsid w:val="006D73CB"/>
    <w:rsid w:val="0078486C"/>
    <w:rsid w:val="007D3B20"/>
    <w:rsid w:val="00861F52"/>
    <w:rsid w:val="00884C90"/>
    <w:rsid w:val="008C25BE"/>
    <w:rsid w:val="008D6682"/>
    <w:rsid w:val="00B40C44"/>
    <w:rsid w:val="00B83A2B"/>
    <w:rsid w:val="00C22AD7"/>
    <w:rsid w:val="00C74DF7"/>
    <w:rsid w:val="00C82511"/>
    <w:rsid w:val="00D82D45"/>
    <w:rsid w:val="00DA5288"/>
    <w:rsid w:val="00E02885"/>
    <w:rsid w:val="00E15BAF"/>
    <w:rsid w:val="00E81F7E"/>
    <w:rsid w:val="00E85CCE"/>
    <w:rsid w:val="00EC04E5"/>
    <w:rsid w:val="00EC3CAE"/>
    <w:rsid w:val="00F4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C04E5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EC04E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40C4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0C4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2201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2017"/>
  </w:style>
  <w:style w:styleId="Podnoje" w:type="paragraph">
    <w:name w:val="footer"/>
    <w:basedOn w:val="Normal"/>
    <w:link w:val="PodnojeChar"/>
    <w:uiPriority w:val="99"/>
    <w:unhideWhenUsed/>
    <w:rsid w:val="0032201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2017"/>
  </w:style>
  <w:style w:styleId="Tekstrezerviranogmjesta" w:type="character">
    <w:name w:val="Placeholder Text"/>
    <w:basedOn w:val="Zadanifontodlomka"/>
    <w:uiPriority w:val="99"/>
    <w:semiHidden/>
    <w:rsid w:val="008D66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668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668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668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668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C04E5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EC04E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40C4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0C4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2201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2017"/>
  </w:style>
  <w:style w:styleId="Podnoje" w:type="paragraph">
    <w:name w:val="footer"/>
    <w:basedOn w:val="Normal"/>
    <w:link w:val="PodnojeChar"/>
    <w:uiPriority w:val="99"/>
    <w:unhideWhenUsed/>
    <w:rsid w:val="0032201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2017"/>
  </w:style>
  <w:style w:styleId="Tekstrezerviranogmjesta" w:type="character">
    <w:name w:val="Placeholder Text"/>
    <w:basedOn w:val="Zadanifontodlomka"/>
    <w:uiPriority w:val="99"/>
    <w:semiHidden/>
    <w:rsid w:val="008D66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668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668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668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668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975</izvorni_sadrzaj>
    <derivirana_varijabla naziv="DomainObject.Predmet.Broj_1">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2011.</izvorni_sadrzaj>
    <derivirana_varijabla naziv="DomainObject.Predmet.DatumOsnivanja_1">6.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St-975/2011</izvorni_sadrzaj>
    <derivirana_varijabla naziv="DomainObject.Predmet.OznakaBroj_1">St-975/2011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CEROVLJE PROMET d.o.o. CEROVLJE</izvorni_sadrzaj>
    <derivirana_varijabla naziv="DomainObject.Predmet.ProtustrankaFormated_1">  CEROVLJE PROMET d.o.o. CEROVLJE</derivirana_varijabla>
  </DomainObject.Predmet.ProtustrankaFormated>
  <DomainObject.Predmet.ProtustrankaFormatedOIB>
    <izvorni_sadrzaj>  CEROVLJE PROMET d.o.o. CEROVLJE, OIB 56970441732</izvorni_sadrzaj>
    <derivirana_varijabla naziv="DomainObject.Predmet.ProtustrankaFormatedOIB_1">  CEROVLJE PROMET d.o.o. CEROVLJE, OIB 56970441732</derivirana_varijabla>
  </DomainObject.Predmet.ProtustrankaFormatedOIB>
  <DomainObject.Predmet.ProtustrankaFormatedWithAdress>
    <izvorni_sadrzaj> CEROVLJE PROMET d.o.o. CEROVLJE, Cerovlje 64, 52402 Cerovlje</izvorni_sadrzaj>
    <derivirana_varijabla naziv="DomainObject.Predmet.ProtustrankaFormatedWithAdress_1"> CEROVLJE PROMET d.o.o. CEROVLJE, Cerovlje 64, 52402 Cerovlje</derivirana_varijabla>
  </DomainObject.Predmet.ProtustrankaFormatedWithAdress>
  <DomainObject.Predmet.ProtustrankaFormatedWithAdressOIB>
    <izvorni_sadrzaj> CEROVLJE PROMET d.o.o. CEROVLJE, OIB 56970441732, Cerovlje 64, 52402 Cerovlje</izvorni_sadrzaj>
    <derivirana_varijabla naziv="DomainObject.Predmet.ProtustrankaFormatedWithAdressOIB_1"> CEROVLJE PROMET d.o.o. CEROVLJE, OIB 56970441732, Cerovlje 64, 52402 Cerovlje</derivirana_varijabla>
  </DomainObject.Predmet.ProtustrankaFormatedWithAdressOIB>
  <DomainObject.Predmet.ProtustrankaWithAdress>
    <izvorni_sadrzaj>CEROVLJE PROMET d.o.o. CEROVLJE Cerovlje 64, 52402 Cerovlje</izvorni_sadrzaj>
    <derivirana_varijabla naziv="DomainObject.Predmet.ProtustrankaWithAdress_1">CEROVLJE PROMET d.o.o. CEROVLJE Cerovlje 64, 52402 Cerovlje</derivirana_varijabla>
  </DomainObject.Predmet.ProtustrankaWithAdress>
  <DomainObject.Predmet.ProtustrankaWithAdressOIB>
    <izvorni_sadrzaj>CEROVLJE PROMET d.o.o. CEROVLJE, OIB 56970441732, Cerovlje 64, 52402 Cerovlje</izvorni_sadrzaj>
    <derivirana_varijabla naziv="DomainObject.Predmet.ProtustrankaWithAdressOIB_1">CEROVLJE PROMET d.o.o. CEROVLJE, OIB 56970441732, Cerovlje 64, 52402 Cerovlje</derivirana_varijabla>
  </DomainObject.Predmet.ProtustrankaWithAdressOIB>
  <DomainObject.Predmet.ProtustrankaNazivFormated>
    <izvorni_sadrzaj>CEROVLJE PROMET d.o.o. CEROVLJE</izvorni_sadrzaj>
    <derivirana_varijabla naziv="DomainObject.Predmet.ProtustrankaNazivFormated_1">CEROVLJE PROMET d.o.o. CEROVLJE</derivirana_varijabla>
  </DomainObject.Predmet.ProtustrankaNazivFormated>
  <DomainObject.Predmet.ProtustrankaNazivFormatedOIB>
    <izvorni_sadrzaj>CEROVLJE PROMET d.o.o. CEROVLJE, OIB 56970441732</izvorni_sadrzaj>
    <derivirana_varijabla naziv="DomainObject.Predmet.ProtustrankaNazivFormatedOIB_1">CEROVLJE PROMET d.o.o. CEROVLJE, OIB 56970441732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RÖFIX d.o.o. Donja Pušća, Pojatno zastupanog po punomoćniku BORIS ANIŠIĆ</izvorni_sadrzaj>
    <derivirana_varijabla naziv="DomainObject.Predmet.StrankaFormated_1">  RÖFIX d.o.o. Donja Pušća, Pojatno zastupanog po punomoćniku BORIS ANIŠIĆ</derivirana_varijabla>
  </DomainObject.Predmet.StrankaFormated>
  <DomainObject.Predmet.StrankaFormatedOIB>
    <izvorni_sadrzaj>  RÖFIX d.o.o. Donja Pušća, Pojatno, OIB 18346522436 zastupanog po punomoćniku BORIS ANIŠIĆ</izvorni_sadrzaj>
    <derivirana_varijabla naziv="DomainObject.Predmet.StrankaFormatedOIB_1">  RÖFIX d.o.o. Donja Pušća, Pojatno, OIB 18346522436 zastupanog po punomoćniku BORIS ANIŠIĆ</derivirana_varijabla>
  </DomainObject.Predmet.StrankaFormatedOIB>
  <DomainObject.Predmet.StrankaFormatedWithAdress>
    <izvorni_sadrzaj> RÖFIX d.o.o. Donja Pušća, Pojatno, ULICA LUSCI 3, 10294 Pojatno zastupanog po punomoćniku BORIS ANIŠIĆ</izvorni_sadrzaj>
    <derivirana_varijabla naziv="DomainObject.Predmet.StrankaFormatedWithAdress_1"> RÖFIX d.o.o. Donja Pušća, Pojatno, ULICA LUSCI 3, 10294 Pojatno zastupanog po punomoćniku BORIS ANIŠIĆ</derivirana_varijabla>
  </DomainObject.Predmet.StrankaFormatedWithAdress>
  <DomainObject.Predmet.StrankaFormatedWithAdressOIB>
    <izvorni_sadrzaj> RÖFIX d.o.o. Donja Pušća, Pojatno, OIB 18346522436, ULICA LUSCI 3, 10294 Pojatno zastupanog po punomoćniku BORIS ANIŠIĆ</izvorni_sadrzaj>
    <derivirana_varijabla naziv="DomainObject.Predmet.StrankaFormatedWithAdressOIB_1"> RÖFIX d.o.o. Donja Pušća, Pojatno, OIB 18346522436, ULICA LUSCI 3, 10294 Pojatno zastupanog po punomoćniku BORIS ANIŠIĆ</derivirana_varijabla>
  </DomainObject.Predmet.StrankaFormatedWithAdressOIB>
  <DomainObject.Predmet.StrankaWithAdress>
    <izvorni_sadrzaj>RÖFIX d.o.o. Donja Pušća, Pojatno ULICA LUSCI 3,10294 Pojatno</izvorni_sadrzaj>
    <derivirana_varijabla naziv="DomainObject.Predmet.StrankaWithAdress_1">RÖFIX d.o.o. Donja Pušća, Pojatno ULICA LUSCI 3,10294 Pojatno</derivirana_varijabla>
  </DomainObject.Predmet.StrankaWithAdress>
  <DomainObject.Predmet.StrankaWithAdressOIB>
    <izvorni_sadrzaj>RÖFIX d.o.o. Donja Pušća, Pojatno, OIB 18346522436, ULICA LUSCI 3,10294 Pojatno</izvorni_sadrzaj>
    <derivirana_varijabla naziv="DomainObject.Predmet.StrankaWithAdressOIB_1">RÖFIX d.o.o. Donja Pušća, Pojatno, OIB 18346522436, ULICA LUSCI 3,10294 Pojatno</derivirana_varijabla>
  </DomainObject.Predmet.StrankaWithAdressOIB>
  <DomainObject.Predmet.StrankaNazivFormated>
    <izvorni_sadrzaj>RÖFIX d.o.o. Donja Pušća, Pojatno</izvorni_sadrzaj>
    <derivirana_varijabla naziv="DomainObject.Predmet.StrankaNazivFormated_1">RÖFIX d.o.o. Donja Pušća, Pojatno</derivirana_varijabla>
  </DomainObject.Predmet.StrankaNazivFormated>
  <DomainObject.Predmet.StrankaNazivFormatedOIB>
    <izvorni_sadrzaj>RÖFIX d.o.o. Donja Pušća, Pojatno, OIB 18346522436</izvorni_sadrzaj>
    <derivirana_varijabla naziv="DomainObject.Predmet.StrankaNazivFormatedOIB_1">RÖFIX d.o.o. Donja Pušća, Pojatno, OIB 18346522436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13367905.52</izvorni_sadrzaj>
    <derivirana_varijabla naziv="DomainObject.Predmet.TrenutnaVrijednost_1">13367905.52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RÖFIX d.o.o. Donja Pušća, Pojatno zastupanog po punomoćniku BORIS ANIŠIĆ</item>
    </izvorni_sadrzaj>
    <derivirana_varijabla naziv="DomainObject.Predmet.StrankaListFormated_1">
      <item>RÖFIX d.o.o. Donja Pušća, Pojatno zastupanog po punomoćniku BORIS ANIŠIĆ</item>
    </derivirana_varijabla>
  </DomainObject.Predmet.StrankaListFormated>
  <DomainObject.Predmet.StrankaListFormatedOIB>
    <izvorni_sadrzaj>
      <item>RÖFIX d.o.o. Donja Pušća, Pojatno, OIB 18346522436 zastupanog po punomoćniku BORIS ANIŠIĆ</item>
    </izvorni_sadrzaj>
    <derivirana_varijabla naziv="DomainObject.Predmet.StrankaListFormatedOIB_1">
      <item>RÖFIX d.o.o. Donja Pušća, Pojatno, OIB 18346522436 zastupanog po punomoćniku BORIS ANIŠIĆ</item>
    </derivirana_varijabla>
  </DomainObject.Predmet.StrankaListFormatedOIB>
  <DomainObject.Predmet.StrankaListFormatedWithAdress>
    <izvorni_sadrzaj>
      <item>RÖFIX d.o.o. Donja Pušća, Pojatno, ULICA LUSCI 3, 10294 Pojatno zastupanog po punomoćniku BORIS ANIŠIĆ</item>
    </izvorni_sadrzaj>
    <derivirana_varijabla naziv="DomainObject.Predmet.StrankaListFormatedWithAdress_1">
      <item>RÖFIX d.o.o. Donja Pušća, Pojatno, ULICA LUSCI 3, 10294 Pojatno zastupanog po punomoćniku BORIS ANIŠIĆ</item>
    </derivirana_varijabla>
  </DomainObject.Predmet.StrankaListFormatedWithAdress>
  <DomainObject.Predmet.StrankaListFormatedWithAdressOIB>
    <izvorni_sadrzaj>
      <item>RÖFIX d.o.o. Donja Pušća, Pojatno, OIB 18346522436, ULICA LUSCI 3, 10294 Pojatno zastupanog po punomoćniku BORIS ANIŠIĆ</item>
    </izvorni_sadrzaj>
    <derivirana_varijabla naziv="DomainObject.Predmet.StrankaListFormatedWithAdressOIB_1">
      <item>RÖFIX d.o.o. Donja Pušća, Pojatno, OIB 18346522436, ULICA LUSCI 3, 10294 Pojatno zastupanog po punomoćniku BORIS ANIŠIĆ</item>
    </derivirana_varijabla>
  </DomainObject.Predmet.StrankaListFormatedWithAdressOIB>
  <DomainObject.Predmet.StrankaListNazivFormated>
    <izvorni_sadrzaj>
      <item>RÖFIX d.o.o. Donja Pušća, Pojatno</item>
    </izvorni_sadrzaj>
    <derivirana_varijabla naziv="DomainObject.Predmet.StrankaListNazivFormated_1">
      <item>RÖFIX d.o.o. Donja Pušća, Pojatno</item>
    </derivirana_varijabla>
  </DomainObject.Predmet.StrankaListNazivFormated>
  <DomainObject.Predmet.StrankaListNazivFormatedOIB>
    <izvorni_sadrzaj>
      <item>RÖFIX d.o.o. Donja Pušća, Pojatno, OIB 18346522436</item>
    </izvorni_sadrzaj>
    <derivirana_varijabla naziv="DomainObject.Predmet.StrankaListNazivFormatedOIB_1">
      <item>RÖFIX d.o.o. Donja Pušća, Pojatno, OIB 18346522436</item>
    </derivirana_varijabla>
  </DomainObject.Predmet.StrankaListNazivFormatedOIB>
  <DomainObject.Predmet.ProtuStrankaListFormated>
    <izvorni_sadrzaj>
      <item>CEROVLJE PROMET d.o.o. CEROVLJE</item>
    </izvorni_sadrzaj>
    <derivirana_varijabla naziv="DomainObject.Predmet.ProtuStrankaListFormated_1">
      <item>CEROVLJE PROMET d.o.o. CEROVLJE</item>
    </derivirana_varijabla>
  </DomainObject.Predmet.ProtuStrankaListFormated>
  <DomainObject.Predmet.ProtuStrankaListFormatedOIB>
    <izvorni_sadrzaj>
      <item>CEROVLJE PROMET d.o.o. CEROVLJE, OIB 56970441732</item>
    </izvorni_sadrzaj>
    <derivirana_varijabla naziv="DomainObject.Predmet.ProtuStrankaListFormatedOIB_1">
      <item>CEROVLJE PROMET d.o.o. CEROVLJE, OIB 56970441732</item>
    </derivirana_varijabla>
  </DomainObject.Predmet.ProtuStrankaListFormatedOIB>
  <DomainObject.Predmet.ProtuStrankaListFormatedWithAdress>
    <izvorni_sadrzaj>
      <item>CEROVLJE PROMET d.o.o. CEROVLJE, Cerovlje 64, 52402 Cerovlje</item>
    </izvorni_sadrzaj>
    <derivirana_varijabla naziv="DomainObject.Predmet.ProtuStrankaListFormatedWithAdress_1">
      <item>CEROVLJE PROMET d.o.o. CEROVLJE, Cerovlje 64, 52402 Cerovlje</item>
    </derivirana_varijabla>
  </DomainObject.Predmet.ProtuStrankaListFormatedWithAdress>
  <DomainObject.Predmet.ProtuStrankaListFormatedWithAdressOIB>
    <izvorni_sadrzaj>
      <item>CEROVLJE PROMET d.o.o. CEROVLJE, OIB 56970441732, Cerovlje 64, 52402 Cerovlje</item>
    </izvorni_sadrzaj>
    <derivirana_varijabla naziv="DomainObject.Predmet.ProtuStrankaListFormatedWithAdressOIB_1">
      <item>CEROVLJE PROMET d.o.o. CEROVLJE, OIB 56970441732, Cerovlje 64, 52402 Cerovlje</item>
    </derivirana_varijabla>
  </DomainObject.Predmet.ProtuStrankaListFormatedWithAdressOIB>
  <DomainObject.Predmet.ProtuStrankaListNazivFormated>
    <izvorni_sadrzaj>
      <item>CEROVLJE PROMET d.o.o. CEROVLJE</item>
    </izvorni_sadrzaj>
    <derivirana_varijabla naziv="DomainObject.Predmet.ProtuStrankaListNazivFormated_1">
      <item>CEROVLJE PROMET d.o.o. CEROVLJE</item>
    </derivirana_varijabla>
  </DomainObject.Predmet.ProtuStrankaListNazivFormated>
  <DomainObject.Predmet.ProtuStrankaListNazivFormatedOIB>
    <izvorni_sadrzaj>
      <item>CEROVLJE PROMET d.o.o. CEROVLJE, OIB 56970441732</item>
    </izvorni_sadrzaj>
    <derivirana_varijabla naziv="DomainObject.Predmet.ProtuStrankaListNazivFormatedOIB_1">
      <item>CEROVLJE PROMET d.o.o. CEROVLJE, OIB 56970441732</item>
    </derivirana_varijabla>
  </DomainObject.Predmet.ProtuStrankaListNazivFormatedOIB>
  <DomainObject.Predmet.OstaliListFormated>
    <izvorni_sadrzaj>
      <item>BORIS ANIŠIĆ punomoćnik sudionika u postupku RÖFIX d.o.o. Donja Pušća, Pojatno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  <item>OD LEKO &amp; PARTNERI</item>
      <item>B2 KAPITAL d.o.o.</item>
      <item>OD SUIĆ &amp; ŠKUNCA</item>
    </izvorni_sadrzaj>
    <derivirana_varijabla naziv="DomainObject.Predmet.OstaliListFormated_1">
      <item>BORIS ANIŠIĆ punomoćnik sudionika u postupku RÖFIX d.o.o. Donja Pušća, Pojatno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  <item>OD LEKO &amp; PARTNERI</item>
      <item>B2 KAPITAL d.o.o.</item>
      <item>OD SUIĆ &amp; ŠKUNCA</item>
    </derivirana_varijabla>
  </DomainObject.Predmet.OstaliListFormated>
  <DomainObject.Predmet.OstaliListFormatedOIB>
    <izvorni_sadrzaj>
      <item>BORIS ANIŠIĆ punomoćnik sudionika u postupku RÖFIX d.o.o. Donja Pušća, Pojatno</item>
      <item>Narodne novine d.d.</item>
      <item>sudski registar</item>
      <item>oglasna ploča</item>
      <item>računovodstvo</item>
      <item>Županijsko državno odvjetništvo Rijeka</item>
      <item>FINA PULA</item>
      <item>Privredna banka Zagreb d.d., OIB 02535697732</item>
      <item>ROEFIX d.o.o.</item>
      <item>SAMOBORKA d.d.</item>
      <item>PRIVREDNA BANKA ZAGREB d.d., OIB 02535697732</item>
      <item>HOLCIM HRVATSKA D.O.O.</item>
      <item>RH po Županijskom državnom odvjetništvu Rijeka</item>
      <item>Zoran Hačić</item>
      <item>BAUMIT CROATIA D.O.O., OIB 19470350321</item>
      <item>OD LEKO &amp; PARTNERI</item>
      <item>B2 KAPITAL d.o.o., OIB 57509775367</item>
      <item>OD SUIĆ &amp; ŠKUNCA</item>
    </izvorni_sadrzaj>
    <derivirana_varijabla naziv="DomainObject.Predmet.OstaliListFormatedOIB_1">
      <item>BORIS ANIŠIĆ punomoćnik sudionika u postupku RÖFIX d.o.o. Donja Pušća, Pojatno</item>
      <item>Narodne novine d.d.</item>
      <item>sudski registar</item>
      <item>oglasna ploča</item>
      <item>računovodstvo</item>
      <item>Županijsko državno odvjetništvo Rijeka</item>
      <item>FINA PULA</item>
      <item>Privredna banka Zagreb d.d., OIB 02535697732</item>
      <item>ROEFIX d.o.o.</item>
      <item>SAMOBORKA d.d.</item>
      <item>PRIVREDNA BANKA ZAGREB d.d., OIB 02535697732</item>
      <item>HOLCIM HRVATSKA D.O.O.</item>
      <item>RH po Županijskom državnom odvjetništvu Rijeka</item>
      <item>Zoran Hačić</item>
      <item>BAUMIT CROATIA D.O.O., OIB 19470350321</item>
      <item>OD LEKO &amp; PARTNERI</item>
      <item>B2 KAPITAL d.o.o., OIB 57509775367</item>
      <item>OD SUIĆ &amp; ŠKUNCA</item>
    </derivirana_varijabla>
  </DomainObject.Predmet.OstaliListFormatedOIB>
  <DomainObject.Predmet.OstaliListFormatedWithAdress>
    <izvorni_sadrzaj>
      <item>BORIS ANIŠIĆ, ILICA 191B, 10000 Zagreb punomoćnik sudionika u postupku RÖFIX d.o.o. Donja Pušća, Pojatno</item>
      <item>Narodne novine d.d., SR Njemačke 6, 10 020 Zagreb</item>
      <item>sudski registar</item>
      <item>oglasna ploča</item>
      <item>računovodstvo</item>
      <item>Županijsko državno odvjetništvo Rijeka</item>
      <item>FINA PULA</item>
      <item>Privredna banka Zagreb d.d., Račkoga 6, 10 000 Zagreb</item>
      <item>ROEFIX d.o.o., Lusci 3, 10 294 Pojatno</item>
      <item>SAMOBORKA d.d., Zagrebačka 32 A, 10 430 Samobor</item>
      <item>PRIVREDNA BANKA ZAGREB d.d., Račkoga 6, 10 000 Zagreb</item>
      <item>HOLCIM HRVATSKA D.O.O., Koromačno 7 B, 52 222 Koromačno</item>
      <item>RH po Županijskom državnom odvjetništvu Rijeka</item>
      <item>Zoran Hačić, Nikole Jurišića 2, 10000 Zagreb</item>
      <item>BAUMIT CROATIA D.O.O., Ruđera Boškovića 54, 43500 Sirač</item>
      <item>OD LEKO &amp; PARTNERI, Mihanovićeva 14, 10000 Zagreb</item>
      <item>B2 KAPITAL d.o.o., Radnička cesta 41, 10000 Zagreb</item>
      <item>OD SUIĆ &amp; ŠKUNCA, Domagojeva 14, 10000 Zagreb</item>
    </izvorni_sadrzaj>
    <derivirana_varijabla naziv="DomainObject.Predmet.OstaliListFormatedWithAdress_1">
      <item>BORIS ANIŠIĆ, ILICA 191B, 10000 Zagreb punomoćnik sudionika u postupku RÖFIX d.o.o. Donja Pušća, Pojatno</item>
      <item>Narodne novine d.d., SR Njemačke 6, 10 020 Zagreb</item>
      <item>sudski registar</item>
      <item>oglasna ploča</item>
      <item>računovodstvo</item>
      <item>Županijsko državno odvjetništvo Rijeka</item>
      <item>FINA PULA</item>
      <item>Privredna banka Zagreb d.d., Račkoga 6, 10 000 Zagreb</item>
      <item>ROEFIX d.o.o., Lusci 3, 10 294 Pojatno</item>
      <item>SAMOBORKA d.d., Zagrebačka 32 A, 10 430 Samobor</item>
      <item>PRIVREDNA BANKA ZAGREB d.d., Račkoga 6, 10 000 Zagreb</item>
      <item>HOLCIM HRVATSKA D.O.O., Koromačno 7 B, 52 222 Koromačno</item>
      <item>RH po Županijskom državnom odvjetništvu Rijeka</item>
      <item>Zoran Hačić, Nikole Jurišića 2, 10000 Zagreb</item>
      <item>BAUMIT CROATIA D.O.O., Ruđera Boškovića 54, 43500 Sirač</item>
      <item>OD LEKO &amp; PARTNERI, Mihanovićeva 14, 10000 Zagreb</item>
      <item>B2 KAPITAL d.o.o., Radnička cesta 41, 10000 Zagreb</item>
      <item>OD SUIĆ &amp; ŠKUNCA, Domagojeva 14, 10000 Zagreb</item>
    </derivirana_varijabla>
  </DomainObject.Predmet.OstaliListFormatedWithAdress>
  <DomainObject.Predmet.OstaliListFormatedWithAdressOIB>
    <izvorni_sadrzaj>
      <item>BORIS ANIŠIĆ, ILICA 191B, 10000 Zagreb punomoćnik sudionika u postupku RÖFIX d.o.o. Donja Pušća, Pojatno</item>
      <item>Narodne novine d.d., SR Njemačke 6, 10 020 Zagreb</item>
      <item>sudski registar</item>
      <item>oglasna ploča</item>
      <item>računovodstvo</item>
      <item>Županijsko državno odvjetništvo Rijeka</item>
      <item>FINA PULA</item>
      <item>Privredna banka Zagreb d.d., OIB 02535697732, Račkoga 6, 10 000 Zagreb</item>
      <item>ROEFIX d.o.o., Lusci 3, 10 294 Pojatno</item>
      <item>SAMOBORKA d.d., Zagrebačka 32 A, 10 430 Samobor</item>
      <item>PRIVREDNA BANKA ZAGREB d.d., OIB 02535697732, Račkoga 6, 10 000 Zagreb</item>
      <item>HOLCIM HRVATSKA D.O.O., Koromačno 7 B, 52 222 Koromačno</item>
      <item>RH po Županijskom državnom odvjetništvu Rijeka</item>
      <item>Zoran Hačić, Nikole Jurišića 2, 10000 Zagreb</item>
      <item>BAUMIT CROATIA D.O.O., OIB 19470350321, Ruđera Boškovića 54, 43500 Sirač</item>
      <item>OD LEKO &amp; PARTNERI, Mihanovićeva 14, 10000 Zagreb</item>
      <item>B2 KAPITAL d.o.o., OIB 57509775367, Radnička cesta 41, 10000 Zagreb</item>
      <item>OD SUIĆ &amp; ŠKUNCA, Domagojeva 14, 10000 Zagreb</item>
    </izvorni_sadrzaj>
    <derivirana_varijabla naziv="DomainObject.Predmet.OstaliListFormatedWithAdressOIB_1">
      <item>BORIS ANIŠIĆ, ILICA 191B, 10000 Zagreb punomoćnik sudionika u postupku RÖFIX d.o.o. Donja Pušća, Pojatno</item>
      <item>Narodne novine d.d., SR Njemačke 6, 10 020 Zagreb</item>
      <item>sudski registar</item>
      <item>oglasna ploča</item>
      <item>računovodstvo</item>
      <item>Županijsko državno odvjetništvo Rijeka</item>
      <item>FINA PULA</item>
      <item>Privredna banka Zagreb d.d., OIB 02535697732, Račkoga 6, 10 000 Zagreb</item>
      <item>ROEFIX d.o.o., Lusci 3, 10 294 Pojatno</item>
      <item>SAMOBORKA d.d., Zagrebačka 32 A, 10 430 Samobor</item>
      <item>PRIVREDNA BANKA ZAGREB d.d., OIB 02535697732, Račkoga 6, 10 000 Zagreb</item>
      <item>HOLCIM HRVATSKA D.O.O., Koromačno 7 B, 52 222 Koromačno</item>
      <item>RH po Županijskom državnom odvjetništvu Rijeka</item>
      <item>Zoran Hačić, Nikole Jurišića 2, 10000 Zagreb</item>
      <item>BAUMIT CROATIA D.O.O., OIB 19470350321, Ruđera Boškovića 54, 43500 Sirač</item>
      <item>OD LEKO &amp; PARTNERI, Mihanovićeva 14, 10000 Zagreb</item>
      <item>B2 KAPITAL d.o.o., OIB 57509775367, Radnička cesta 41, 10000 Zagreb</item>
      <item>OD SUIĆ &amp; ŠKUNCA, Domagojeva 14, 10000 Zagreb</item>
    </derivirana_varijabla>
  </DomainObject.Predmet.OstaliListFormatedWithAdressOIB>
  <DomainObject.Predmet.OstaliListNazivFormated>
    <izvorni_sadrzaj>
      <item>BORIS ANIŠIĆ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  <item>OD LEKO &amp; PARTNERI</item>
      <item>B2 KAPITAL d.o.o.</item>
      <item>OD SUIĆ &amp; ŠKUNCA</item>
    </izvorni_sadrzaj>
    <derivirana_varijabla naziv="DomainObject.Predmet.OstaliListNazivFormated_1">
      <item>BORIS ANIŠIĆ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  <item>OD LEKO &amp; PARTNERI</item>
      <item>B2 KAPITAL d.o.o.</item>
      <item>OD SUIĆ &amp; ŠKUNCA</item>
    </derivirana_varijabla>
  </DomainObject.Predmet.OstaliListNazivFormated>
  <DomainObject.Predmet.OstaliListNazivFormatedOIB>
    <izvorni_sadrzaj>
      <item>BORIS ANIŠIĆ</item>
      <item>Narodne novine d.d.</item>
      <item>sudski registar</item>
      <item>oglasna ploča</item>
      <item>računovodstvo</item>
      <item>Županijsko državno odvjetništvo Rijeka</item>
      <item>FINA PULA</item>
      <item>Privredna banka Zagreb d.d., OIB 02535697732</item>
      <item>ROEFIX d.o.o.</item>
      <item>SAMOBORKA d.d.</item>
      <item>PRIVREDNA BANKA ZAGREB d.d., OIB 02535697732</item>
      <item>HOLCIM HRVATSKA D.O.O.</item>
      <item>RH po Županijskom državnom odvjetništvu Rijeka</item>
      <item>Zoran Hačić</item>
      <item>BAUMIT CROATIA D.O.O., OIB 19470350321</item>
      <item>OD LEKO &amp; PARTNERI</item>
      <item>B2 KAPITAL d.o.o., OIB 57509775367</item>
      <item>OD SUIĆ &amp; ŠKUNCA</item>
    </izvorni_sadrzaj>
    <derivirana_varijabla naziv="DomainObject.Predmet.OstaliListNazivFormatedOIB_1">
      <item>BORIS ANIŠIĆ</item>
      <item>Narodne novine d.d.</item>
      <item>sudski registar</item>
      <item>oglasna ploča</item>
      <item>računovodstvo</item>
      <item>Županijsko državno odvjetništvo Rijeka</item>
      <item>FINA PULA</item>
      <item>Privredna banka Zagreb d.d., OIB 02535697732</item>
      <item>ROEFIX d.o.o.</item>
      <item>SAMOBORKA d.d.</item>
      <item>PRIVREDNA BANKA ZAGREB d.d., OIB 02535697732</item>
      <item>HOLCIM HRVATSKA D.O.O.</item>
      <item>RH po Županijskom državnom odvjetništvu Rijeka</item>
      <item>Zoran Hačić</item>
      <item>BAUMIT CROATIA D.O.O., OIB 19470350321</item>
      <item>OD LEKO &amp; PARTNERI</item>
      <item>B2 KAPITAL d.o.o., OIB 57509775367</item>
      <item>OD SUIĆ &amp; ŠKUNCA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RÖFIX d.o.o. Donja Pušća, Pojatno</izvorni_sadrzaj>
    <derivirana_varijabla naziv="DomainObject.Predmet.StrankaIDrugi_1">RÖFIX d.o.o. Donja Pušća, Pojatno</derivirana_varijabla>
  </DomainObject.Predmet.StrankaIDrugi>
  <DomainObject.Predmet.ProtustrankaIDrugi>
    <izvorni_sadrzaj>CEROVLJE PROMET d.o.o. CEROVLJE</izvorni_sadrzaj>
    <derivirana_varijabla naziv="DomainObject.Predmet.ProtustrankaIDrugi_1">CEROVLJE PROMET d.o.o. CEROVLJE</derivirana_varijabla>
  </DomainObject.Predmet.ProtustrankaIDrugi>
  <DomainObject.Predmet.StrankaIDrugiAdressOIB>
    <izvorni_sadrzaj>RÖFIX d.o.o. Donja Pušća, Pojatno, OIB 18346522436, ULICA LUSCI 3, 10294 Pojatno</izvorni_sadrzaj>
    <derivirana_varijabla naziv="DomainObject.Predmet.StrankaIDrugiAdressOIB_1">RÖFIX d.o.o. Donja Pušća, Pojatno, OIB 18346522436, ULICA LUSCI 3, 10294 Pojatno</derivirana_varijabla>
  </DomainObject.Predmet.StrankaIDrugiAdressOIB>
  <DomainObject.Predmet.ProtustrankaIDrugiAdressOIB>
    <izvorni_sadrzaj>CEROVLJE PROMET d.o.o. CEROVLJE, OIB 56970441732, Cerovlje 64, 52402 Cerovlje</izvorni_sadrzaj>
    <derivirana_varijabla naziv="DomainObject.Predmet.ProtustrankaIDrugiAdressOIB_1">CEROVLJE PROMET d.o.o. CEROVLJE, OIB 56970441732, Cerovlje 64, 52402 Cerovlje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ANIŠIĆ</item>
      <item>RÖFIX d.o.o. Donja Pušća, Pojatno</item>
      <item>CEROVLJE PROMET d.o.o. CEROVLJE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  <item>OD LEKO &amp; PARTNERI</item>
      <item>B2 KAPITAL d.o.o.</item>
      <item>OD SUIĆ &amp; ŠKUNCA</item>
    </izvorni_sadrzaj>
    <derivirana_varijabla naziv="DomainObject.Predmet.SudioniciListNaziv_1">
      <item>BORIS ANIŠIĆ</item>
      <item>RÖFIX d.o.o. Donja Pušća, Pojatno</item>
      <item>CEROVLJE PROMET d.o.o. CEROVLJE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  <item>OD LEKO &amp; PARTNERI</item>
      <item>B2 KAPITAL d.o.o.</item>
      <item>OD SUIĆ &amp; ŠKUNCA</item>
    </derivirana_varijabla>
  </DomainObject.Predmet.SudioniciListNaziv>
  <DomainObject.Predmet.SudioniciListAdressOIB>
    <izvorni_sadrzaj>
      <item>BORIS ANIŠIĆ, ILICA 191B,10000 Zagreb</item>
      <item>RÖFIX d.o.o. Donja Pušća, Pojatno, OIB 18346522436, ULICA LUSCI 3,10294 Pojatno</item>
      <item>CEROVLJE PROMET d.o.o. CEROVLJE, OIB 56970441732, Cerovlje 64,52402 Cerovlje</item>
      <item>Narodne novine d.d., SR Njemačke 6,10 020 Zagreb</item>
      <item>sudski registar</item>
      <item>oglasna ploča</item>
      <item>računovodstvo</item>
      <item>Županijsko državno odvjetništvo Rijeka</item>
      <item>FINA PULA</item>
      <item>Privredna banka Zagreb d.d., OIB 02535697732, Račkoga 6,10 000 Zagreb</item>
      <item>ROEFIX d.o.o., Lusci 3,10 294 Pojatno</item>
      <item>SAMOBORKA d.d., Zagrebačka 32 A,10 430 Samobor</item>
      <item>PRIVREDNA BANKA ZAGREB d.d., OIB 02535697732, Račkoga 6,10 000 Zagreb</item>
      <item>HOLCIM HRVATSKA D.O.O., Koromačno 7 B,52 222 Koromačno</item>
      <item>RH po Županijskom državnom odvjetništvu Rijeka</item>
      <item>Zoran Hačić, Nikole Jurišića 2,10000 Zagreb</item>
      <item>BAUMIT CROATIA D.O.O., OIB 19470350321, Ruđera Boškovića 54,43500 Sirač</item>
      <item>OD LEKO &amp; PARTNERI, Mihanovićeva 14,10000 Zagreb</item>
      <item>B2 KAPITAL d.o.o., OIB 57509775367, Radnička cesta 41,10000 Zagreb</item>
      <item>OD SUIĆ &amp; ŠKUNCA, Domagojeva 14,10000 Zagreb</item>
    </izvorni_sadrzaj>
    <derivirana_varijabla naziv="DomainObject.Predmet.SudioniciListAdressOIB_1">
      <item>BORIS ANIŠIĆ, ILICA 191B,10000 Zagreb</item>
      <item>RÖFIX d.o.o. Donja Pušća, Pojatno, OIB 18346522436, ULICA LUSCI 3,10294 Pojatno</item>
      <item>CEROVLJE PROMET d.o.o. CEROVLJE, OIB 56970441732, Cerovlje 64,52402 Cerovlje</item>
      <item>Narodne novine d.d., SR Njemačke 6,10 020 Zagreb</item>
      <item>sudski registar</item>
      <item>oglasna ploča</item>
      <item>računovodstvo</item>
      <item>Županijsko državno odvjetništvo Rijeka</item>
      <item>FINA PULA</item>
      <item>Privredna banka Zagreb d.d., OIB 02535697732, Račkoga 6,10 000 Zagreb</item>
      <item>ROEFIX d.o.o., Lusci 3,10 294 Pojatno</item>
      <item>SAMOBORKA d.d., Zagrebačka 32 A,10 430 Samobor</item>
      <item>PRIVREDNA BANKA ZAGREB d.d., OIB 02535697732, Račkoga 6,10 000 Zagreb</item>
      <item>HOLCIM HRVATSKA D.O.O., Koromačno 7 B,52 222 Koromačno</item>
      <item>RH po Županijskom državnom odvjetništvu Rijeka</item>
      <item>Zoran Hačić, Nikole Jurišića 2,10000 Zagreb</item>
      <item>BAUMIT CROATIA D.O.O., OIB 19470350321, Ruđera Boškovića 54,43500 Sirač</item>
      <item>OD LEKO &amp; PARTNERI, Mihanovićeva 14,10000 Zagreb</item>
      <item>B2 KAPITAL d.o.o., OIB 57509775367, Radnička cesta 41,10000 Zagreb</item>
      <item>OD SUIĆ &amp; ŠKUNCA, Domagojeva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18346522436</item>
      <item>, OIB 56970441732</item>
      <item>, OIB null</item>
      <item>, OIB null</item>
      <item>, OIB null</item>
      <item>, OIB null</item>
      <item>, OIB null</item>
      <item>, OIB null</item>
      <item>, OIB 02535697732</item>
      <item>, OIB null</item>
      <item>, OIB null</item>
      <item>, OIB 02535697732</item>
      <item>, OIB null</item>
      <item>, OIB null</item>
      <item>, OIB null</item>
      <item>, OIB 19470350321</item>
      <item>, OIB null</item>
      <item>, OIB 57509775367</item>
      <item>, OIB null</item>
    </izvorni_sadrzaj>
    <derivirana_varijabla naziv="DomainObject.Predmet.SudioniciListNazivOIB_1">
      <item>, OIB null</item>
      <item>, OIB 18346522436</item>
      <item>, OIB 56970441732</item>
      <item>, OIB null</item>
      <item>, OIB null</item>
      <item>, OIB null</item>
      <item>, OIB null</item>
      <item>, OIB null</item>
      <item>, OIB null</item>
      <item>, OIB 02535697732</item>
      <item>, OIB null</item>
      <item>, OIB null</item>
      <item>, OIB 02535697732</item>
      <item>, OIB null</item>
      <item>, OIB null</item>
      <item>, OIB null</item>
      <item>, OIB 19470350321</item>
      <item>, OIB null</item>
      <item>, OIB 57509775367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638</properties:Words>
  <properties:Characters>3504</properties:Characters>
  <properties:Lines>93</properties:Lines>
  <properties:Paragraphs>27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2017-10-17T12:18:00Z</dcterms:created>
  <dc:creator>wsadmin</dc:creator>
  <cp:lastModifiedBy>Renata Valić</cp:lastModifiedBy>
  <cp:lastPrinted>2017-10-18T10:56:00Z</cp:lastPrinted>
  <dcterms:modified xmlns:xsi="http://www.w3.org/2001/XMLSchema-instance" xsi:type="dcterms:W3CDTF">2017-10-18T11:16:00Z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