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3513" w14:paraId="2013513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AA4BA8">
        <w:t>3678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994810">
        <w:t>G</w:t>
      </w:r>
      <w:r w:rsidR="006C5DEA">
        <w:t>R</w:t>
      </w:r>
      <w:r w:rsidR="00994810">
        <w:t>AL PROMET d.o.o., Zagreb, Samoborska cesta 225, MBS: 080052189, OIB: 21350789914</w:t>
      </w:r>
      <w:r w:rsidR="001721C0">
        <w:t xml:space="preserve">, dana </w:t>
      </w:r>
      <w:r w:rsidR="00476A3B">
        <w:t>2</w:t>
      </w:r>
      <w:r w:rsidR="00994810">
        <w:t>5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>O</w:t>
      </w:r>
      <w:r w:rsidR="00844C16">
        <w:t>bustavlja</w:t>
      </w:r>
      <w:r w:rsidR="0052030B">
        <w:t xml:space="preserve"> se </w:t>
      </w:r>
      <w:r w:rsidR="00844C16">
        <w:t>skraćeni</w:t>
      </w:r>
      <w:r w:rsidR="0052030B">
        <w:t xml:space="preserve"> stečajn</w:t>
      </w:r>
      <w:r w:rsidR="00844C16">
        <w:t>i postupak</w:t>
      </w:r>
      <w:r w:rsidR="0052030B">
        <w:t xml:space="preserve"> nad dužnikom </w:t>
      </w:r>
      <w:r w:rsidR="00E10384">
        <w:t>G</w:t>
      </w:r>
      <w:r w:rsidR="006C5DEA">
        <w:t>R</w:t>
      </w:r>
      <w:r w:rsidR="00E10384">
        <w:t>AL PROMET d.o.o., Zagreb, Samoborska cesta 225</w:t>
      </w:r>
      <w:r w:rsidR="00476A3B">
        <w:t>, MBS:</w:t>
      </w:r>
      <w:r w:rsidR="00E10384">
        <w:t xml:space="preserve"> 080052189</w:t>
      </w:r>
      <w:r w:rsidR="005707FD">
        <w:t xml:space="preserve">, </w:t>
      </w:r>
      <w:r w:rsidR="00476A3B">
        <w:t xml:space="preserve">OIB: </w:t>
      </w:r>
      <w:r w:rsidR="00E10384">
        <w:t>21350789914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E10384">
      <w:pPr>
        <w:pStyle w:val="Bezproreda"/>
        <w:jc w:val="both"/>
      </w:pPr>
      <w:r>
        <w:t xml:space="preserve">          </w:t>
      </w:r>
      <w:r w:rsidR="00AA4BA8">
        <w:t>F</w:t>
      </w:r>
      <w:r w:rsidR="00E10384">
        <w:t>inancijska agencija podnijela je ovom sudu, temeljem odredbe članka 429. stavak 1. Stečajnog zakona (</w:t>
      </w:r>
      <w:r w:rsidR="00AA4BA8">
        <w:t>“Narodne novine” broj 71/15, dalje: SZ)</w:t>
      </w:r>
      <w:r w:rsidR="00E10384">
        <w:t xml:space="preserve"> zahtjev za pokretanje skraćenog stečajnog postupka nad dužnikom G</w:t>
      </w:r>
      <w:r w:rsidR="006C5DEA">
        <w:t>R</w:t>
      </w:r>
      <w:r w:rsidR="00E10384">
        <w:t>AL PROMET d.o.o., Zagreb, Samoborska cesta 225, MBS: 080052189, OIB: 21350789914.</w:t>
      </w:r>
    </w:p>
    <w:p w:rsidRDefault="00E10384" w:rsidP="0052030B" w:rsidR="00E10384">
      <w:pPr>
        <w:pStyle w:val="Bezproreda"/>
        <w:jc w:val="both"/>
      </w:pPr>
      <w:r>
        <w:tab/>
        <w:t>Prema odredbi članka 428. stavak 1. SZ</w:t>
      </w:r>
      <w:r w:rsidR="000948AB">
        <w:t>-a</w:t>
      </w:r>
      <w:r>
        <w:t xml:space="preserve"> sud će provesti skraćeni stečajni postupak ako su ispunjene slijedeće pretpostavke: ako dužnik nema zaposlenih, </w:t>
      </w:r>
      <w:r w:rsidR="000948AB">
        <w:t>ako</w:t>
      </w:r>
      <w:r>
        <w:t xml:space="preserve"> nisu ispunjeni uvjeti za pokretanje drugo</w:t>
      </w:r>
      <w:r w:rsidR="000948AB">
        <w:t>g</w:t>
      </w:r>
      <w:r>
        <w:t xml:space="preserve"> postupka radi brisanj</w:t>
      </w:r>
      <w:r w:rsidR="000948AB">
        <w:t>a istog iz sudskog registra te ako</w:t>
      </w:r>
      <w:r>
        <w:t xml:space="preserve"> u Očevidniku redoslijeda osnova za plaćanje (dalje: ORP) dužnik ima evidentirane neizvršene osnove za plaćanje u neprekidnom razdoblju od 120 dana.</w:t>
      </w:r>
    </w:p>
    <w:p w:rsidRDefault="00E10384" w:rsidP="0052030B" w:rsidR="00E10384">
      <w:pPr>
        <w:pStyle w:val="Bezproreda"/>
        <w:jc w:val="both"/>
      </w:pPr>
      <w:r>
        <w:tab/>
        <w:t xml:space="preserve">Sud je temeljem članka 430. SZ-a na </w:t>
      </w:r>
      <w:r w:rsidR="000948AB">
        <w:t>M</w:t>
      </w:r>
      <w:r>
        <w:t xml:space="preserve">režnoj stranici e-oglasna ploča suda dana 17. studenog 2015. objavio oglas kojim je pozvao osobe ovlaštene za zastupanje dužnika po zakonu </w:t>
      </w:r>
      <w:r w:rsidR="000948AB">
        <w:t xml:space="preserve">da </w:t>
      </w:r>
      <w:r>
        <w:t>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E10384" w:rsidP="0052030B" w:rsidR="00E10384">
      <w:pPr>
        <w:pStyle w:val="Bezproreda"/>
        <w:jc w:val="both"/>
      </w:pPr>
      <w:r>
        <w:tab/>
        <w:t>Vjerovnik dužnika Republika Hrvatska, Ministarstvo financija, porezna uprava, područni ured Zagreb po Županijskom državnom odvjetništvu u Zagrebu</w:t>
      </w:r>
      <w:r w:rsidR="000948AB">
        <w:t>,</w:t>
      </w:r>
      <w:r>
        <w:t xml:space="preserve"> podnijela je </w:t>
      </w:r>
      <w:r w:rsidR="001F53C4">
        <w:t xml:space="preserve">18. prosinca 2015. </w:t>
      </w:r>
      <w:r>
        <w:t>prijedlog za otvaranje redovnog stečajnog postupka te je obavijesti</w:t>
      </w:r>
      <w:r w:rsidR="000948AB">
        <w:t>la</w:t>
      </w:r>
      <w:r>
        <w:t xml:space="preserve"> sud da prema dužniku ima tražbinu u iznosu 680.742,58 kuna i uz prijedlog je dostavljen popis i dokaze o imovini dužnika iz kojih proizlazi da dužnik ima </w:t>
      </w:r>
      <w:r w:rsidR="000948AB">
        <w:t xml:space="preserve">u vlasništvu </w:t>
      </w:r>
      <w:r w:rsidR="000948AB" w:rsidRPr="000948AB">
        <w:t xml:space="preserve">nekretninu upisanu na zk. čbr. 150/1 u zk. ul. br. 6220 ko. Gornji Stenjevec </w:t>
      </w:r>
      <w:r w:rsidR="000948AB">
        <w:t xml:space="preserve"> i </w:t>
      </w:r>
      <w:r>
        <w:t>dva motorna vozila.</w:t>
      </w:r>
    </w:p>
    <w:p w:rsidRDefault="00AA4BA8" w:rsidP="0052030B" w:rsidR="00AA4BA8">
      <w:pPr>
        <w:pStyle w:val="Bezproreda"/>
        <w:jc w:val="both"/>
      </w:pPr>
      <w:r>
        <w:tab/>
        <w:t xml:space="preserve">Osoba ovlaštena za zastupanje dužnika po zakonu dostavila je </w:t>
      </w:r>
      <w:r w:rsidR="001F53C4">
        <w:t xml:space="preserve">30. studenog 2015. </w:t>
      </w:r>
      <w:r>
        <w:t>ovjereni prokazni popis imovine iz kojeg proizlazi da je dužnik vlasnik nekretnine i to zemljišta upisanog u zk. ulošku 6220 zk. čbr. 150/1 katastarska općina Stenjevec.</w:t>
      </w:r>
    </w:p>
    <w:p w:rsidRDefault="00FA0040" w:rsidP="0052030B" w:rsidR="00FA0040">
      <w:pPr>
        <w:pStyle w:val="Bezproreda"/>
        <w:jc w:val="both"/>
      </w:pPr>
      <w:r>
        <w:tab/>
        <w:t>Republika Hrvatska je, sukladno č</w:t>
      </w:r>
      <w:r w:rsidR="00552B08">
        <w:t>lanku 114. stavak 3. SZ-a</w:t>
      </w:r>
      <w:r>
        <w:t xml:space="preserve"> oslobođena predujmljivanja iznosa od 1.000,00 kuna u fond za namirenje troškova stečajnog postupka te </w:t>
      </w:r>
      <w:r>
        <w:lastRenderedPageBreak/>
        <w:t>dodatnog iznosa koji ne može biti viši od 20.000,00 kuna u s smislu stavka 1. navedenog članka.</w:t>
      </w:r>
    </w:p>
    <w:p w:rsidRDefault="00E10384" w:rsidP="0052030B" w:rsidR="00E10384">
      <w:pPr>
        <w:pStyle w:val="Bezproreda"/>
        <w:jc w:val="both"/>
      </w:pPr>
      <w:r>
        <w:tab/>
        <w:t>Kako iz navedenog proizlazi da u konkretnom slučaju nisu ispunjeni uvjeti za vođenje skraćenog stečajnog postupka koji završava otvaranjem i istovremenim zaključenjem temeljem članka 431. SZ-a</w:t>
      </w:r>
      <w:r w:rsidR="000948AB">
        <w:t>,</w:t>
      </w:r>
      <w:r>
        <w:t xml:space="preserve"> već su ispunjeni uvjeti za otvaranje redovnog stečajnog postupka, valjalo je temeljem članka 433. SZ-a odlučiti kao u izreci ovog rješenja.</w:t>
      </w:r>
    </w:p>
    <w:p w:rsidRDefault="00552B08" w:rsidP="0052030B" w:rsidR="00552B08">
      <w:pPr>
        <w:pStyle w:val="Bezproreda"/>
        <w:jc w:val="both"/>
      </w:pPr>
      <w:r>
        <w:tab/>
        <w:t>Nakon pravomoćnosti ovog rješenja, posebnim će se rješenjem odlučiti da li će se nad gore navedenim dužnikom pokrenuti prethodni postupak ili će rješenjem odmah otvoriti redovni stečajni postupak.</w:t>
      </w:r>
    </w:p>
    <w:p w:rsidRDefault="00E10384" w:rsidP="0052030B" w:rsidR="00E10384">
      <w:pPr>
        <w:pStyle w:val="Bezproreda"/>
        <w:jc w:val="both"/>
      </w:pPr>
    </w:p>
    <w:p w:rsidRDefault="00E10384" w:rsidP="0052030B" w:rsidR="00E10384">
      <w:pPr>
        <w:pStyle w:val="Bezproreda"/>
        <w:jc w:val="both"/>
      </w:pP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994810">
        <w:t>5</w:t>
      </w:r>
      <w:r w:rsidR="00EF6493">
        <w:t>. veljače 2016</w:t>
      </w:r>
      <w:r w:rsidR="00EC159D">
        <w:t>.</w:t>
      </w:r>
    </w:p>
    <w:p w:rsidRDefault="00994810" w:rsidP="00A167C6" w:rsidR="00994810">
      <w:pPr>
        <w:pStyle w:val="Bezproreda"/>
        <w:jc w:val="center"/>
      </w:pPr>
    </w:p>
    <w:p w:rsidRDefault="00994810" w:rsidP="00A167C6" w:rsidR="00994810">
      <w:pPr>
        <w:pStyle w:val="Bezproreda"/>
        <w:jc w:val="center"/>
      </w:pP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994810" w:rsidP="00A167C6" w:rsidR="00994810">
      <w:pPr>
        <w:pStyle w:val="Bezproreda"/>
      </w:pPr>
    </w:p>
    <w:p w:rsidRDefault="00994810" w:rsidP="00A167C6" w:rsidR="00994810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15287" w:rsidP="00E15287" w:rsidR="00E15287">
      <w:pPr>
        <w:pStyle w:val="Bezproreda"/>
      </w:pPr>
      <w:r>
        <w:t>DNA:</w:t>
      </w:r>
    </w:p>
    <w:p w:rsidRDefault="00E15287" w:rsidP="00E15287" w:rsidR="00E15287">
      <w:pPr>
        <w:pStyle w:val="Bezproreda"/>
        <w:numPr>
          <w:ilvl w:val="0"/>
          <w:numId w:val="1"/>
        </w:numPr>
      </w:pPr>
      <w:r>
        <w:t>FINA</w:t>
      </w:r>
    </w:p>
    <w:p w:rsidRDefault="00E15287" w:rsidP="00E15287" w:rsidR="00E15287">
      <w:pPr>
        <w:pStyle w:val="Bezproreda"/>
        <w:numPr>
          <w:ilvl w:val="0"/>
          <w:numId w:val="1"/>
        </w:numPr>
      </w:pPr>
      <w:r>
        <w:t>dužniku i zakonskom zastupniku dužnika</w:t>
      </w:r>
    </w:p>
    <w:p w:rsidRDefault="00E15287" w:rsidP="00E15287" w:rsidR="00E15287">
      <w:pPr>
        <w:pStyle w:val="Bezproreda"/>
        <w:numPr>
          <w:ilvl w:val="0"/>
          <w:numId w:val="1"/>
        </w:numPr>
      </w:pPr>
      <w:r>
        <w:t>e-oglasna ploča 15 dana</w:t>
      </w:r>
    </w:p>
    <w:p w:rsidRDefault="00E15287" w:rsidP="00E15287" w:rsidR="00E15287">
      <w:pPr>
        <w:pStyle w:val="Bezproreda"/>
        <w:numPr>
          <w:ilvl w:val="0"/>
          <w:numId w:val="1"/>
        </w:numPr>
      </w:pPr>
      <w:r>
        <w:t xml:space="preserve">kal. 30 dana </w:t>
      </w:r>
    </w:p>
    <w:p w:rsidRDefault="006E1039" w:rsidP="00E15287" w:rsidR="006E1039">
      <w:pPr>
        <w:pStyle w:val="Bezproreda"/>
      </w:pP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B349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994810">
          <w:t>3678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48AB"/>
    <w:rsid w:val="000D7473"/>
    <w:rsid w:val="001721C0"/>
    <w:rsid w:val="001B100B"/>
    <w:rsid w:val="001F53C4"/>
    <w:rsid w:val="00334493"/>
    <w:rsid w:val="003B3495"/>
    <w:rsid w:val="003C0409"/>
    <w:rsid w:val="00476A3B"/>
    <w:rsid w:val="0052030B"/>
    <w:rsid w:val="00525979"/>
    <w:rsid w:val="00545F5C"/>
    <w:rsid w:val="00552B08"/>
    <w:rsid w:val="005653CF"/>
    <w:rsid w:val="005707FD"/>
    <w:rsid w:val="005866D5"/>
    <w:rsid w:val="005A4EDB"/>
    <w:rsid w:val="00600E2B"/>
    <w:rsid w:val="006C5DEA"/>
    <w:rsid w:val="006E1039"/>
    <w:rsid w:val="007E739E"/>
    <w:rsid w:val="00844C16"/>
    <w:rsid w:val="008C5938"/>
    <w:rsid w:val="0092290B"/>
    <w:rsid w:val="00936C14"/>
    <w:rsid w:val="00994810"/>
    <w:rsid w:val="00A167C6"/>
    <w:rsid w:val="00AA4BA8"/>
    <w:rsid w:val="00B270C9"/>
    <w:rsid w:val="00BA5A48"/>
    <w:rsid w:val="00CA77F2"/>
    <w:rsid w:val="00D574B1"/>
    <w:rsid w:val="00DF43CB"/>
    <w:rsid w:val="00E10384"/>
    <w:rsid w:val="00E15287"/>
    <w:rsid w:val="00E85293"/>
    <w:rsid w:val="00EA044C"/>
    <w:rsid w:val="00EC159D"/>
    <w:rsid w:val="00EF6493"/>
    <w:rsid w:val="00EF7D4A"/>
    <w:rsid w:val="00FA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B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B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88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3678</izvorni_sadrzaj>
    <derivirana_varijabla naziv="DomainObject.Predmet.Broj_1">3678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St-3678/2015</izvorni_sadrzaj>
    <derivirana_varijabla naziv="DomainObject.Predmet.OznakaBroj_1">St-3678/2015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GRAL PROMET d.o.o. zastupanog po punomoćniku BRANKA PAPEŠ</izvorni_sadrzaj>
    <derivirana_varijabla naziv="DomainObject.Predmet.ProtustrankaFormated_1">  GRAL PROMET d.o.o. zastupanog po punomoćniku BRANKA PAPEŠ</derivirana_varijabla>
  </DomainObject.Predmet.ProtustrankaFormated>
  <DomainObject.Predmet.ProtustrankaFormatedOIB>
    <izvorni_sadrzaj>  GRAL PROMET d.o.o., OIB 21350789914 zastupanog po punomoćniku BRANKA PAPEŠ</izvorni_sadrzaj>
    <derivirana_varijabla naziv="DomainObject.Predmet.ProtustrankaFormatedOIB_1">  GRAL PROMET d.o.o., OIB 21350789914 zastupanog po punomoćniku BRANKA PAPEŠ</derivirana_varijabla>
  </DomainObject.Predmet.ProtustrankaFormatedOIB>
  <DomainObject.Predmet.ProtustrankaFormatedWithAdress>
    <izvorni_sadrzaj> GRAL PROMET d.o.o., Samoborska Cesta 225, 10000 Zagreb zastupanog po punomoćniku BRANKA PAPEŠ</izvorni_sadrzaj>
    <derivirana_varijabla naziv="DomainObject.Predmet.ProtustrankaFormatedWithAdress_1"> GRAL PROMET d.o.o., Samoborska Cesta 225, 10000 Zagreb zastupanog po punomoćniku BRANKA PAPEŠ</derivirana_varijabla>
  </DomainObject.Predmet.ProtustrankaFormatedWithAdress>
  <DomainObject.Predmet.ProtustrankaFormatedWithAdressOIB>
    <izvorni_sadrzaj> GRAL PROMET d.o.o., OIB 21350789914, Samoborska Cesta 225, 10000 Zagreb zastupanog po punomoćniku BRANKA PAPEŠ</izvorni_sadrzaj>
    <derivirana_varijabla naziv="DomainObject.Predmet.ProtustrankaFormatedWithAdressOIB_1"> GRAL PROMET d.o.o., OIB 21350789914, Samoborska Cesta 225, 10000 Zagreb zastupanog po punomoćniku BRANKA PAPEŠ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</item>
    </izvorni_sadrzaj>
    <derivirana_varijabla naziv="DomainObject.Predmet.ProtuStrankaListFormated_1">
      <item>GRAL PROMET d.o.o. zastupanog po punomoćniku BRANKA PAPEŠ</item>
    </derivirana_varijabla>
  </DomainObject.Predmet.ProtuStrankaListFormated>
  <DomainObject.Predmet.ProtuStrankaListFormatedOIB>
    <izvorni_sadrzaj>
      <item>GRAL PROMET d.o.o., OIB 21350789914 zastupanog po punomoćniku BRANKA PAPEŠ</item>
    </izvorni_sadrzaj>
    <derivirana_varijabla naziv="DomainObject.Predmet.ProtuStrankaListFormatedOIB_1">
      <item>GRAL PROMET d.o.o., OIB 21350789914 zastupanog po punomoćniku BRANKA PAPEŠ</item>
    </derivirana_varijabla>
  </DomainObject.Predmet.ProtuStrankaListFormatedOIB>
  <DomainObject.Predmet.ProtuStrankaListFormatedWithAdress>
    <izvorni_sadrzaj>
      <item>GRAL PROMET d.o.o., Samoborska Cesta 225, 10000 Zagreb zastupanog po punomoćniku BRANKA PAPEŠ</item>
    </izvorni_sadrzaj>
    <derivirana_varijabla naziv="DomainObject.Predmet.ProtuStrankaListFormatedWithAdress_1">
      <item>GRAL PROMET d.o.o., Samoborska Cesta 225, 10000 Zagreb zastupanog po punomoćniku BRANKA PAPEŠ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</item>
    </izvorni_sadrzaj>
    <derivirana_varijabla naziv="DomainObject.Predmet.ProtuStrankaListFormatedWithAdressOIB_1">
      <item>GRAL PROMET d.o.o., OIB 21350789914, Samoborska Cesta 225, 10000 Zagreb zastupanog po punomoćniku BRANKA PAPEŠ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</izvorni_sadrzaj>
    <derivirana_varijabla naziv="DomainObject.Predmet.OstaliListFormated_1">
      <item>BRANKA PAPEŠ punomoćnik sudionika u postupku GRAL PROMET d.o.o.</item>
    </derivirana_varijabla>
  </DomainObject.Predmet.OstaliListFormated>
  <DomainObject.Predmet.OstaliListFormatedOIB>
    <izvorni_sadrzaj>
      <item>BRANKA PAPEŠ, OIB 55148475233 punomoćnik sudionika u postupku GRAL PROMET d.o.o.</item>
    </izvorni_sadrzaj>
    <derivirana_varijabla naziv="DomainObject.Predmet.OstaliListFormatedOIB_1">
      <item>BRANKA PAPEŠ, OIB 55148475233 punomoćnik sudionika u postupku GRAL PROMET d.o.o.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</izvorni_sadrzaj>
    <derivirana_varijabla naziv="DomainObject.Predmet.OstaliListFormatedWithAdress_1">
      <item>BRANKA PAPEŠ, Samoborska cesta 225, 10000 Zagreb punomoćnik sudionika u postupku GRAL PROMET d.o.o.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</izvorni_sadrzaj>
    <derivirana_varijabla naziv="DomainObject.Predmet.OstaliListFormatedWithAdressOIB_1">
      <item>BRANKA PAPEŠ, OIB 55148475233, Samoborska cesta 225, 10000 Zagreb punomoćnik sudionika u postupku GRAL PROMET d.o.o.</item>
    </derivirana_varijabla>
  </DomainObject.Predmet.OstaliListFormatedWithAdressOIB>
  <DomainObject.Predmet.OstaliListNazivFormated>
    <izvorni_sadrzaj>
      <item>BRANKA PAPEŠ</item>
    </izvorni_sadrzaj>
    <derivirana_varijabla naziv="DomainObject.Predmet.OstaliListNazivFormated_1">
      <item>BRANKA PAPEŠ</item>
    </derivirana_varijabla>
  </DomainObject.Predmet.OstaliListNazivFormated>
  <DomainObject.Predmet.OstaliListNazivFormatedOIB>
    <izvorni_sadrzaj>
      <item>BRANKA PAPEŠ, OIB 55148475233</item>
    </izvorni_sadrzaj>
    <derivirana_varijabla naziv="DomainObject.Predmet.OstaliListNazivFormatedOIB_1">
      <item>BRANKA PAPEŠ, OIB 55148475233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</izvorni_sadrzaj>
    <derivirana_varijabla naziv="DomainObject.Predmet.SudioniciListNaziv_1">
      <item>GRAL PROMET d.o.o.</item>
      <item>FINA Regionalni centar Zagreb</item>
      <item>BRANKA PAPEŠ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</izvorni_sadrzaj>
    <derivirana_varijabla naziv="DomainObject.Predmet.SudioniciListNazivOIB_1">
      <item>, OIB 21350789914</item>
      <item>, OIB 85821130368</item>
      <item>, OIB 55148475233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3143</properties:Characters>
  <properties:Lines>78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2016-02-25T11:07:00Z</dcterms:created>
  <dc:creator>Maja Jurovicki</dc:creator>
  <cp:lastModifiedBy>Ksenija Nol</cp:lastModifiedBy>
  <cp:lastPrinted>2016-02-26T08:11:00Z</cp:lastPrinted>
  <dcterms:modified xmlns:xsi="http://www.w3.org/2001/XMLSchema-instance" xsi:type="dcterms:W3CDTF">2016-02-26T08:11:00Z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