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C4530A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C4530A">
                    <w:t>1409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150405d" w14:paraId="150405d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1C5274">
        <w:t xml:space="preserve"> </w:t>
      </w:r>
      <w:r w:rsidR="00C4530A">
        <w:t xml:space="preserve">DANINJO PRIJEVOZ j.d.o.o. za trgovinu, Zagreb, </w:t>
      </w:r>
      <w:proofErr w:type="spellStart"/>
      <w:r w:rsidR="00C4530A">
        <w:t>Koledinečka</w:t>
      </w:r>
      <w:proofErr w:type="spellEnd"/>
      <w:r w:rsidR="00C4530A">
        <w:t xml:space="preserve"> 5/8, MBS: 081087429, OIB: 65858497070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1C5274">
        <w:t>13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C4530A">
        <w:t xml:space="preserve">DANINJO PRIJEVOZ j.d.o.o. za trgovinu, Zagreb, </w:t>
      </w:r>
      <w:proofErr w:type="spellStart"/>
      <w:r w:rsidR="00C4530A">
        <w:t>Koledinečka</w:t>
      </w:r>
      <w:proofErr w:type="spellEnd"/>
      <w:r w:rsidR="00C4530A">
        <w:t xml:space="preserve"> 5/8, MBS: 081087429, OIB: 65858497070</w:t>
      </w:r>
      <w:r>
        <w:t xml:space="preserve">, na temelju neizvršenih osnova za plaćanje iznosi </w:t>
      </w:r>
      <w:r w:rsidR="00C4530A">
        <w:t>26.353,67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C4530A">
        <w:t>Danijel Miloš-</w:t>
      </w:r>
      <w:proofErr w:type="spellStart"/>
      <w:r w:rsidR="00C4530A">
        <w:t>Močan</w:t>
      </w:r>
      <w:proofErr w:type="spellEnd"/>
      <w:r w:rsidR="00C4530A">
        <w:t xml:space="preserve">, </w:t>
      </w:r>
      <w:proofErr w:type="spellStart"/>
      <w:r w:rsidR="00C4530A">
        <w:t>Špiranec</w:t>
      </w:r>
      <w:proofErr w:type="spellEnd"/>
      <w:r w:rsidR="00C4530A">
        <w:t xml:space="preserve">, </w:t>
      </w:r>
      <w:proofErr w:type="spellStart"/>
      <w:r w:rsidR="00C4530A">
        <w:t>Špiranec</w:t>
      </w:r>
      <w:proofErr w:type="spellEnd"/>
      <w:r w:rsidR="00C4530A">
        <w:t xml:space="preserve"> 28, OIB: 09859734373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4530A">
        <w:t>1409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1C5274">
        <w:t>13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C5274">
        <w:t>12.02.</w:t>
      </w:r>
    </w:p>
    <w:p w:rsidRDefault="002F0C60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C5274"/>
    <w:rsid w:val="001D7DC0"/>
    <w:rsid w:val="001E315F"/>
    <w:rsid w:val="001F3355"/>
    <w:rsid w:val="00274EC6"/>
    <w:rsid w:val="002F0C60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C13E72"/>
    <w:rsid w:val="00C3258D"/>
    <w:rsid w:val="00C41168"/>
    <w:rsid w:val="00C4530A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0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C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C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C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C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0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C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C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C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C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St-1409/2018</izvorni_sadrzaj>
    <derivirana_varijabla naziv="DomainObject.Predmet.OznakaBroj_1">St-1409/2018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DANINJO PRIJEVOZ j.d.o.o. za trgovinu</izvorni_sadrzaj>
    <derivirana_varijabla naziv="DomainObject.Predmet.ProtustrankaFormated_1">  DANINJO PRIJEVOZ j.d.o.o. za trgovinu</derivirana_varijabla>
  </DomainObject.Predmet.ProtustrankaFormated>
  <DomainObject.Predmet.ProtustrankaFormatedOIB>
    <izvorni_sadrzaj>  DANINJO PRIJEVOZ j.d.o.o. za trgovinu, OIB 65858497070</izvorni_sadrzaj>
    <derivirana_varijabla naziv="DomainObject.Predmet.ProtustrankaFormatedOIB_1">  DANINJO PRIJEVOZ j.d.o.o. za trgovinu, OIB 65858497070</derivirana_varijabla>
  </DomainObject.Predmet.ProtustrankaFormatedOIB>
  <DomainObject.Predmet.ProtustrankaFormatedWithAdress>
    <izvorni_sadrzaj> DANINJO PRIJEVOZ j.d.o.o. za trgovinu, Koledinečka 5/8, 10000 Zagreb</izvorni_sadrzaj>
    <derivirana_varijabla naziv="DomainObject.Predmet.ProtustrankaFormatedWithAdress_1"> DANINJO PRIJEVOZ j.d.o.o. za trgovinu, Koledinečka 5/8, 10000 Zagreb</derivirana_varijabla>
  </DomainObject.Predmet.ProtustrankaFormatedWithAdress>
  <DomainObject.Predmet.ProtustrankaFormatedWithAdressOIB>
    <izvorni_sadrzaj> DANINJO PRIJEVOZ j.d.o.o. za trgovinu, OIB 65858497070, Koledinečka 5/8, 10000 Zagreb</izvorni_sadrzaj>
    <derivirana_varijabla naziv="DomainObject.Predmet.ProtustrankaFormatedWithAdressOIB_1"> DANINJO PRIJEVOZ j.d.o.o. za trgovinu, OIB 65858497070, Koledinečka 5/8, 10000 Zagreb</derivirana_varijabla>
  </DomainObject.Predmet.ProtustrankaFormatedWithAdressOIB>
  <DomainObject.Predmet.ProtustrankaWithAdress>
    <izvorni_sadrzaj>DANINJO PRIJEVOZ j.d.o.o. za trgovinu Koledinečka 5/8, 10000 Zagreb</izvorni_sadrzaj>
    <derivirana_varijabla naziv="DomainObject.Predmet.ProtustrankaWithAdress_1">DANINJO PRIJEVOZ j.d.o.o. za trgovinu Koledinečka 5/8, 10000 Zagreb</derivirana_varijabla>
  </DomainObject.Predmet.ProtustrankaWithAdress>
  <DomainObject.Predmet.ProtustrankaWithAdressOIB>
    <izvorni_sadrzaj>DANINJO PRIJEVOZ j.d.o.o. za trgovinu, OIB 65858497070, Koledinečka 5/8, 10000 Zagreb</izvorni_sadrzaj>
    <derivirana_varijabla naziv="DomainObject.Predmet.ProtustrankaWithAdressOIB_1">DANINJO PRIJEVOZ j.d.o.o. za trgovinu, OIB 65858497070, Koledinečka 5/8, 10000 Zagreb</derivirana_varijabla>
  </DomainObject.Predmet.ProtustrankaWithAdressOIB>
  <DomainObject.Predmet.ProtustrankaNazivFormated>
    <izvorni_sadrzaj>DANINJO PRIJEVOZ j.d.o.o. za trgovinu</izvorni_sadrzaj>
    <derivirana_varijabla naziv="DomainObject.Predmet.ProtustrankaNazivFormated_1">DANINJO PRIJEVOZ j.d.o.o. za trgovinu</derivirana_varijabla>
  </DomainObject.Predmet.ProtustrankaNazivFormated>
  <DomainObject.Predmet.ProtustrankaNazivFormatedOIB>
    <izvorni_sadrzaj>DANINJO PRIJEVOZ j.d.o.o. za trgovinu, OIB 65858497070</izvorni_sadrzaj>
    <derivirana_varijabla naziv="DomainObject.Predmet.ProtustrankaNazivFormatedOIB_1">DANINJO PRIJEVOZ j.d.o.o. za trgovinu, OIB 65858497070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DANINJO PRIJEVOZ j.d.o.o. za trgovinu</item>
    </izvorni_sadrzaj>
    <derivirana_varijabla naziv="DomainObject.Predmet.ProtuStrankaListFormated_1">
      <item>DANINJO PRIJEVOZ j.d.o.o. za trgovinu</item>
    </derivirana_varijabla>
  </DomainObject.Predmet.ProtuStrankaListFormated>
  <DomainObject.Predmet.ProtuStrankaListFormatedOIB>
    <izvorni_sadrzaj>
      <item>DANINJO PRIJEVOZ j.d.o.o. za trgovinu, OIB 65858497070</item>
    </izvorni_sadrzaj>
    <derivirana_varijabla naziv="DomainObject.Predmet.ProtuStrankaListFormatedOIB_1">
      <item>DANINJO PRIJEVOZ j.d.o.o. za trgovinu, OIB 65858497070</item>
    </derivirana_varijabla>
  </DomainObject.Predmet.ProtuStrankaListFormatedOIB>
  <DomainObject.Predmet.ProtuStrankaListFormatedWithAdress>
    <izvorni_sadrzaj>
      <item>DANINJO PRIJEVOZ j.d.o.o. za trgovinu, Koledinečka 5/8, 10000 Zagreb</item>
    </izvorni_sadrzaj>
    <derivirana_varijabla naziv="DomainObject.Predmet.ProtuStrankaListFormatedWithAdress_1">
      <item>DANINJO PRIJEVOZ j.d.o.o. za trgovinu, Koledinečka 5/8, 10000 Zagreb</item>
    </derivirana_varijabla>
  </DomainObject.Predmet.ProtuStrankaListFormatedWithAdress>
  <DomainObject.Predmet.ProtuStrankaListFormatedWithAdressOIB>
    <izvorni_sadrzaj>
      <item>DANINJO PRIJEVOZ j.d.o.o. za trgovinu, OIB 65858497070, Koledinečka 5/8, 10000 Zagreb</item>
    </izvorni_sadrzaj>
    <derivirana_varijabla naziv="DomainObject.Predmet.ProtuStrankaListFormatedWithAdressOIB_1">
      <item>DANINJO PRIJEVOZ j.d.o.o. za trgovinu, OIB 65858497070, Koledinečka 5/8, 10000 Zagreb</item>
    </derivirana_varijabla>
  </DomainObject.Predmet.ProtuStrankaListFormatedWithAdressOIB>
  <DomainObject.Predmet.ProtuStrankaListNazivFormated>
    <izvorni_sadrzaj>
      <item>DANINJO PRIJEVOZ j.d.o.o. za trgovinu</item>
    </izvorni_sadrzaj>
    <derivirana_varijabla naziv="DomainObject.Predmet.ProtuStrankaListNazivFormated_1">
      <item>DANINJO PRIJEVOZ j.d.o.o. za trgovinu</item>
    </derivirana_varijabla>
  </DomainObject.Predmet.ProtuStrankaListNazivFormated>
  <DomainObject.Predmet.ProtuStrankaListNazivFormatedOIB>
    <izvorni_sadrzaj>
      <item>DANINJO PRIJEVOZ j.d.o.o. za trgovinu, OIB 65858497070</item>
    </izvorni_sadrzaj>
    <derivirana_varijabla naziv="DomainObject.Predmet.ProtuStrankaListNazivFormatedOIB_1">
      <item>DANINJO PRIJEVOZ j.d.o.o. za trgovinu, OIB 65858497070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DANINJO PRIJEVOZ j.d.o.o. za trgovinu</izvorni_sadrzaj>
    <derivirana_varijabla naziv="DomainObject.Predmet.ProtustrankaIDrugi_1">DANINJO PRIJEVOZ j.d.o.o.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DANINJO PRIJEVOZ j.d.o.o. za trgovinu, OIB 65858497070, Koledinečka 5/8, 10000 Zagreb</izvorni_sadrzaj>
    <derivirana_varijabla naziv="DomainObject.Predmet.ProtustrankaIDrugiAdressOIB_1">DANINJO PRIJEVOZ j.d.o.o. za trgovinu, OIB 65858497070, Koledinečka 5/8,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DANINJO PRIJEVOZ j.d.o.o. za trgovinu</item>
      <item>FINA Regionalni centar Zagreb</item>
    </izvorni_sadrzaj>
    <derivirana_varijabla naziv="DomainObject.Predmet.SudioniciListNaziv_1">
      <item>DANINJO PRIJEVOZ j.d.o.o. za trgovinu</item>
      <item>FINA Regionalni centar Zagreb</item>
    </derivirana_varijabla>
  </DomainObject.Predmet.SudioniciListNaziv>
  <DomainObject.Predmet.SudioniciListAdressOIB>
    <izvorni_sadrzaj>
      <item>DANINJO PRIJEVOZ j.d.o.o. za trgovinu, OIB 65858497070, Koledinečka 5/8,10000 Zagreb</item>
      <item>FINA Regionalni centar Zagreb, OIB 85821130368, Trg svibanjskih žrtava 1995. 1,10000 Zagreb</item>
    </izvorni_sadrzaj>
    <derivirana_varijabla naziv="DomainObject.Predmet.SudioniciListAdressOIB_1">
      <item>DANINJO PRIJEVOZ j.d.o.o. za trgovinu, OIB 65858497070, Koledinečka 5/8,10000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65858497070</item>
      <item>, OIB 85821130368</item>
    </izvorni_sadrzaj>
    <derivirana_varijabla naziv="DomainObject.Predmet.SudioniciListNazivOIB_1">
      <item>, OIB 65858497070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2150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2018-12-13T07:24:00Z</dcterms:created>
  <dc:creator>Snježana Andrijanić</dc:creator>
  <cp:lastModifiedBy>Sanda Gučić</cp:lastModifiedBy>
  <cp:lastPrinted>2018-12-13T07:20:00Z</cp:lastPrinted>
  <dcterms:modified xmlns:xsi="http://www.w3.org/2001/XMLSchema-instance" xsi:type="dcterms:W3CDTF">2018-12-13T10:58:00Z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(St-1409-18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