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d864" w14:paraId="441d864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44216D">
        <w:rPr>
          <w:b/>
          <w:sz w:val="22"/>
          <w:szCs w:val="22"/>
        </w:rPr>
        <w:t>915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BF2FC5">
        <w:rPr>
          <w:b/>
          <w:sz w:val="22"/>
          <w:szCs w:val="22"/>
        </w:rPr>
        <w:t>2</w:t>
      </w:r>
      <w:r w:rsidR="0044216D">
        <w:rPr>
          <w:b/>
          <w:sz w:val="22"/>
          <w:szCs w:val="22"/>
        </w:rPr>
        <w:t>3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353048" w:rsidRPr="00353048">
        <w:rPr>
          <w:bCs/>
          <w:sz w:val="22"/>
          <w:szCs w:val="22"/>
        </w:rPr>
        <w:t xml:space="preserve">ŠAKO PET PLUS d.o.o. </w:t>
      </w:r>
      <w:r w:rsidR="00353048" w:rsidRPr="00353048">
        <w:rPr>
          <w:bCs/>
          <w:sz w:val="22"/>
          <w:szCs w:val="22"/>
          <w:lang w:val="en-AU"/>
        </w:rPr>
        <w:t xml:space="preserve">"u stečaju", </w:t>
      </w:r>
      <w:r w:rsidR="00353048" w:rsidRPr="00353048">
        <w:rPr>
          <w:bCs/>
          <w:sz w:val="22"/>
          <w:szCs w:val="22"/>
        </w:rPr>
        <w:t>Neorić, Neorić 82/a, OIB: 42897649697, MBS: 060208119</w:t>
      </w:r>
      <w:r w:rsidR="0044216D" w:rsidRPr="0044216D">
        <w:rPr>
          <w:sz w:val="22"/>
          <w:szCs w:val="22"/>
        </w:rPr>
        <w:t>,</w:t>
      </w:r>
      <w:r w:rsidR="00884320" w:rsidRPr="00884320">
        <w:rPr>
          <w:sz w:val="22"/>
          <w:szCs w:val="22"/>
          <w:lang w:val="en-AU"/>
        </w:rPr>
        <w:t xml:space="preserve">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230BE9">
        <w:rPr>
          <w:sz w:val="22"/>
          <w:szCs w:val="22"/>
        </w:rPr>
        <w:t>24</w:t>
      </w:r>
      <w:r w:rsidR="00A46B24">
        <w:rPr>
          <w:sz w:val="22"/>
          <w:szCs w:val="22"/>
        </w:rPr>
        <w:t xml:space="preserve">. </w:t>
      </w:r>
      <w:r w:rsidR="000A7F64">
        <w:rPr>
          <w:sz w:val="22"/>
          <w:szCs w:val="22"/>
        </w:rPr>
        <w:t>studenog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0A7F64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230BE9" w:rsidRPr="00230BE9">
        <w:rPr>
          <w:bCs/>
          <w:sz w:val="22"/>
          <w:szCs w:val="22"/>
        </w:rPr>
        <w:t>Srđana Morpurgo, Split, Trg Mihovila Pavlinovića 2,</w:t>
      </w:r>
      <w:r w:rsidR="00230BE9" w:rsidRPr="00230BE9">
        <w:rPr>
          <w:bCs/>
          <w:i/>
          <w:sz w:val="22"/>
          <w:szCs w:val="22"/>
        </w:rPr>
        <w:t xml:space="preserve"> </w:t>
      </w:r>
      <w:r w:rsidR="00230BE9" w:rsidRPr="00230BE9">
        <w:rPr>
          <w:bCs/>
          <w:sz w:val="22"/>
          <w:szCs w:val="22"/>
        </w:rPr>
        <w:t>OIB: 53284085908</w:t>
      </w:r>
      <w:r w:rsidR="004B1553">
        <w:rPr>
          <w:bCs/>
          <w:sz w:val="22"/>
          <w:szCs w:val="22"/>
        </w:rPr>
        <w:t>,</w:t>
      </w:r>
      <w:r w:rsidR="000A7F6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353048" w:rsidRPr="00353048">
        <w:rPr>
          <w:bCs/>
          <w:sz w:val="22"/>
          <w:szCs w:val="22"/>
        </w:rPr>
        <w:t xml:space="preserve">ŠAKO PET PLUS d.o.o. </w:t>
      </w:r>
      <w:r w:rsidR="00353048" w:rsidRPr="00BF2FC5">
        <w:rPr>
          <w:sz w:val="22"/>
          <w:szCs w:val="22"/>
          <w:lang w:val="en-AU"/>
        </w:rPr>
        <w:t>"u stečaju"</w:t>
      </w:r>
      <w:r w:rsidR="00353048">
        <w:rPr>
          <w:sz w:val="22"/>
          <w:szCs w:val="22"/>
          <w:lang w:val="en-AU"/>
        </w:rPr>
        <w:t xml:space="preserve">, </w:t>
      </w:r>
      <w:r w:rsidR="00353048" w:rsidRPr="00353048">
        <w:rPr>
          <w:bCs/>
          <w:sz w:val="22"/>
          <w:szCs w:val="22"/>
        </w:rPr>
        <w:t>Neorić, Neorić 82/a, OIB: 42897649697, MBS: 060208119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353048" w:rsidRPr="00353048">
        <w:rPr>
          <w:bCs/>
          <w:sz w:val="22"/>
          <w:szCs w:val="22"/>
        </w:rPr>
        <w:t xml:space="preserve">ŠAKO PET PLUS d.o.o. </w:t>
      </w:r>
      <w:r w:rsidR="00353048" w:rsidRPr="00BF2FC5">
        <w:rPr>
          <w:sz w:val="22"/>
          <w:szCs w:val="22"/>
          <w:lang w:val="en-AU"/>
        </w:rPr>
        <w:t>"u stečaju"</w:t>
      </w:r>
      <w:r w:rsidR="00353048">
        <w:rPr>
          <w:sz w:val="22"/>
          <w:szCs w:val="22"/>
          <w:lang w:val="en-AU"/>
        </w:rPr>
        <w:t xml:space="preserve">, </w:t>
      </w:r>
      <w:r w:rsidR="00353048" w:rsidRPr="00353048">
        <w:rPr>
          <w:bCs/>
          <w:sz w:val="22"/>
          <w:szCs w:val="22"/>
        </w:rPr>
        <w:t>Neorić, Neorić 82/a, OIB: 42897649697, MBS: 060208119</w:t>
      </w:r>
      <w:r w:rsidR="004B1553">
        <w:rPr>
          <w:bCs/>
          <w:sz w:val="22"/>
          <w:szCs w:val="22"/>
        </w:rPr>
        <w:t>,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494B61">
        <w:rPr>
          <w:bCs/>
          <w:sz w:val="22"/>
          <w:szCs w:val="22"/>
        </w:rPr>
        <w:t>A</w:t>
      </w:r>
      <w:r w:rsidR="00265C8B">
        <w:rPr>
          <w:bCs/>
          <w:sz w:val="22"/>
          <w:szCs w:val="22"/>
        </w:rPr>
        <w:t>N</w:t>
      </w:r>
      <w:r w:rsidR="00494B61">
        <w:rPr>
          <w:bCs/>
          <w:sz w:val="22"/>
          <w:szCs w:val="22"/>
        </w:rPr>
        <w:t xml:space="preserve">TE MRKONJIĆ, </w:t>
      </w:r>
      <w:r w:rsidR="00EC7A65">
        <w:rPr>
          <w:bCs/>
          <w:sz w:val="22"/>
          <w:szCs w:val="22"/>
        </w:rPr>
        <w:t>Imotski, K</w:t>
      </w:r>
      <w:r w:rsidR="00494B61">
        <w:rPr>
          <w:bCs/>
          <w:sz w:val="22"/>
          <w:szCs w:val="22"/>
        </w:rPr>
        <w:t xml:space="preserve">neza Domagoja 3, Zmijavci, </w:t>
      </w:r>
      <w:r w:rsidR="00476EE0">
        <w:rPr>
          <w:bCs/>
          <w:sz w:val="22"/>
          <w:szCs w:val="22"/>
        </w:rPr>
        <w:t>OI</w:t>
      </w:r>
      <w:r w:rsidR="00EB3F90" w:rsidRPr="00EB3F90">
        <w:rPr>
          <w:bCs/>
          <w:sz w:val="22"/>
          <w:szCs w:val="22"/>
        </w:rPr>
        <w:t xml:space="preserve">B: </w:t>
      </w:r>
      <w:r w:rsidR="00494B61">
        <w:rPr>
          <w:bCs/>
          <w:sz w:val="22"/>
          <w:szCs w:val="22"/>
        </w:rPr>
        <w:t>84299598589</w:t>
      </w:r>
      <w:r w:rsidR="00476EE0">
        <w:rPr>
          <w:bCs/>
          <w:sz w:val="22"/>
          <w:szCs w:val="22"/>
        </w:rPr>
        <w:t>.</w:t>
      </w:r>
    </w:p>
    <w:p w:rsidRDefault="00B84BD0" w:rsidP="0066441A" w:rsidR="00B84BD0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265C8B">
        <w:rPr>
          <w:sz w:val="22"/>
          <w:szCs w:val="22"/>
        </w:rPr>
        <w:t>915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265C8B">
        <w:rPr>
          <w:sz w:val="22"/>
          <w:szCs w:val="22"/>
        </w:rPr>
        <w:t>17</w:t>
      </w:r>
      <w:r w:rsidR="0063188F">
        <w:rPr>
          <w:sz w:val="22"/>
          <w:szCs w:val="22"/>
        </w:rPr>
        <w:t xml:space="preserve"> od </w:t>
      </w:r>
      <w:r w:rsidR="00265C8B">
        <w:rPr>
          <w:sz w:val="22"/>
          <w:szCs w:val="22"/>
        </w:rPr>
        <w:t>18</w:t>
      </w:r>
      <w:r w:rsidR="000F54A2">
        <w:rPr>
          <w:sz w:val="22"/>
          <w:szCs w:val="22"/>
        </w:rPr>
        <w:t xml:space="preserve">. </w:t>
      </w:r>
      <w:r w:rsidR="00281015">
        <w:rPr>
          <w:sz w:val="22"/>
          <w:szCs w:val="22"/>
        </w:rPr>
        <w:t>studenog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EA7F42">
        <w:rPr>
          <w:bCs/>
          <w:sz w:val="22"/>
          <w:szCs w:val="22"/>
        </w:rPr>
        <w:t xml:space="preserve">ŠAKO PET PLUS d.o.o., </w:t>
      </w:r>
      <w:r w:rsidR="00353048" w:rsidRPr="00353048">
        <w:rPr>
          <w:bCs/>
          <w:sz w:val="22"/>
          <w:szCs w:val="22"/>
        </w:rPr>
        <w:t xml:space="preserve">Neorić,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</w:t>
      </w:r>
      <w:r w:rsidR="00EA7F42">
        <w:rPr>
          <w:sz w:val="22"/>
          <w:szCs w:val="22"/>
        </w:rPr>
        <w:t>a</w:t>
      </w:r>
      <w:r w:rsidR="00A42AE0">
        <w:rPr>
          <w:sz w:val="22"/>
          <w:szCs w:val="22"/>
        </w:rPr>
        <w:t xml:space="preserve"> je </w:t>
      </w:r>
      <w:r w:rsidR="00EA7F42">
        <w:rPr>
          <w:sz w:val="22"/>
          <w:szCs w:val="22"/>
        </w:rPr>
        <w:t>Srđana Morpurgo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66441A" w:rsidR="00940A87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EA7F42">
        <w:rPr>
          <w:sz w:val="22"/>
          <w:szCs w:val="22"/>
        </w:rPr>
        <w:t>Srđana</w:t>
      </w:r>
      <w:r w:rsidR="00A26268">
        <w:rPr>
          <w:sz w:val="22"/>
          <w:szCs w:val="22"/>
        </w:rPr>
        <w:t xml:space="preserve"> </w:t>
      </w:r>
      <w:r w:rsidR="00EA7F42">
        <w:rPr>
          <w:sz w:val="22"/>
          <w:szCs w:val="22"/>
        </w:rPr>
        <w:t>Morpurgo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281015" w:rsidRPr="002870C0">
        <w:rPr>
          <w:sz w:val="22"/>
          <w:szCs w:val="22"/>
        </w:rPr>
        <w:t>preko pošte preporučeno 1</w:t>
      </w:r>
      <w:r w:rsidR="00EA7F42">
        <w:rPr>
          <w:sz w:val="22"/>
          <w:szCs w:val="22"/>
        </w:rPr>
        <w:t>2</w:t>
      </w:r>
      <w:r w:rsidR="00281015" w:rsidRPr="002870C0">
        <w:rPr>
          <w:sz w:val="22"/>
          <w:szCs w:val="22"/>
        </w:rPr>
        <w:t>. studenog</w:t>
      </w:r>
      <w:r w:rsidR="001F0C28" w:rsidRPr="002870C0">
        <w:rPr>
          <w:sz w:val="22"/>
          <w:szCs w:val="22"/>
        </w:rPr>
        <w:t xml:space="preserve"> 2</w:t>
      </w:r>
      <w:r w:rsidRPr="002870C0">
        <w:rPr>
          <w:sz w:val="22"/>
          <w:szCs w:val="22"/>
        </w:rPr>
        <w:t>01</w:t>
      </w:r>
      <w:r w:rsidR="00A42AE0" w:rsidRPr="002870C0">
        <w:rPr>
          <w:sz w:val="22"/>
          <w:szCs w:val="22"/>
        </w:rPr>
        <w:t>6</w:t>
      </w:r>
      <w:r w:rsidR="001F0C28" w:rsidRPr="002870C0">
        <w:rPr>
          <w:sz w:val="22"/>
          <w:szCs w:val="22"/>
        </w:rPr>
        <w:t>. godine zatraži</w:t>
      </w:r>
      <w:r w:rsidR="00A26268">
        <w:rPr>
          <w:sz w:val="22"/>
          <w:szCs w:val="22"/>
        </w:rPr>
        <w:t xml:space="preserve">la </w:t>
      </w:r>
      <w:r w:rsidR="001F0C28" w:rsidRPr="002870C0">
        <w:rPr>
          <w:sz w:val="22"/>
          <w:szCs w:val="22"/>
        </w:rPr>
        <w:t>razr</w:t>
      </w:r>
      <w:r w:rsidR="00DA6905" w:rsidRPr="002870C0">
        <w:rPr>
          <w:sz w:val="22"/>
          <w:szCs w:val="22"/>
        </w:rPr>
        <w:t xml:space="preserve">ješenje sa </w:t>
      </w:r>
      <w:r w:rsidR="001F0C28" w:rsidRPr="002870C0">
        <w:rPr>
          <w:sz w:val="22"/>
          <w:szCs w:val="22"/>
        </w:rPr>
        <w:t xml:space="preserve">dužnosti </w:t>
      </w:r>
      <w:r w:rsidR="00DA6905" w:rsidRPr="002870C0">
        <w:rPr>
          <w:sz w:val="22"/>
          <w:szCs w:val="22"/>
        </w:rPr>
        <w:t xml:space="preserve">stečajnog upravitelja </w:t>
      </w:r>
      <w:r w:rsidR="009E43CD" w:rsidRPr="002870C0">
        <w:rPr>
          <w:sz w:val="22"/>
          <w:szCs w:val="22"/>
        </w:rPr>
        <w:t xml:space="preserve">navodeći u bitnome </w:t>
      </w:r>
      <w:r w:rsidR="00A26268">
        <w:rPr>
          <w:sz w:val="22"/>
          <w:szCs w:val="22"/>
        </w:rPr>
        <w:t>zdravstvene razloge, budući je nedavno imala operaciju kuka i sada čega operaciju koljena, zbog čega</w:t>
      </w:r>
      <w:r w:rsidR="00940A87">
        <w:rPr>
          <w:sz w:val="22"/>
          <w:szCs w:val="22"/>
        </w:rPr>
        <w:t xml:space="preserve"> se otežano kreće, pa zbog toga</w:t>
      </w:r>
      <w:r w:rsidR="00A26268">
        <w:rPr>
          <w:sz w:val="22"/>
          <w:szCs w:val="22"/>
        </w:rPr>
        <w:t>, ali i zbog svoje živ</w:t>
      </w:r>
      <w:r w:rsidR="00940A87">
        <w:rPr>
          <w:sz w:val="22"/>
          <w:szCs w:val="22"/>
        </w:rPr>
        <w:t>otne dobi, kao i drugih pet ste</w:t>
      </w:r>
      <w:r w:rsidR="00A26268">
        <w:rPr>
          <w:sz w:val="22"/>
          <w:szCs w:val="22"/>
        </w:rPr>
        <w:t>čajnih postupaka koje već vodi,</w:t>
      </w:r>
      <w:r w:rsidR="00940A87">
        <w:rPr>
          <w:sz w:val="22"/>
          <w:szCs w:val="22"/>
        </w:rPr>
        <w:t xml:space="preserve"> </w:t>
      </w:r>
      <w:r w:rsidR="00A26268">
        <w:rPr>
          <w:sz w:val="22"/>
          <w:szCs w:val="22"/>
        </w:rPr>
        <w:t>n</w:t>
      </w:r>
      <w:r w:rsidR="00940A87">
        <w:rPr>
          <w:sz w:val="22"/>
          <w:szCs w:val="22"/>
        </w:rPr>
        <w:t>ove stečajne postupke ne može prihvatiti.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>u osobi</w:t>
      </w:r>
      <w:r w:rsidR="002870C0">
        <w:rPr>
          <w:sz w:val="22"/>
          <w:szCs w:val="22"/>
        </w:rPr>
        <w:t xml:space="preserve"> </w:t>
      </w:r>
      <w:r w:rsidR="00494B61">
        <w:rPr>
          <w:sz w:val="22"/>
          <w:szCs w:val="22"/>
        </w:rPr>
        <w:t>An</w:t>
      </w:r>
      <w:r w:rsidR="0033095B">
        <w:rPr>
          <w:sz w:val="22"/>
          <w:szCs w:val="22"/>
        </w:rPr>
        <w:t>t</w:t>
      </w:r>
      <w:r w:rsidR="00494B61">
        <w:rPr>
          <w:sz w:val="22"/>
          <w:szCs w:val="22"/>
        </w:rPr>
        <w:t>e Mrkonjića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40A87">
        <w:rPr>
          <w:sz w:val="22"/>
          <w:szCs w:val="22"/>
        </w:rPr>
        <w:t>24</w:t>
      </w:r>
      <w:r w:rsidR="00D5367B">
        <w:rPr>
          <w:sz w:val="22"/>
          <w:szCs w:val="22"/>
        </w:rPr>
        <w:t xml:space="preserve">. </w:t>
      </w:r>
      <w:r w:rsidR="00F47C24">
        <w:rPr>
          <w:sz w:val="22"/>
          <w:szCs w:val="22"/>
        </w:rPr>
        <w:t>studenog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lastRenderedPageBreak/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940A87">
        <w:rPr>
          <w:sz w:val="22"/>
          <w:szCs w:val="22"/>
        </w:rPr>
        <w:t>24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F47C24">
        <w:rPr>
          <w:sz w:val="22"/>
          <w:szCs w:val="22"/>
        </w:rPr>
        <w:t>1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940A87">
        <w:rPr>
          <w:sz w:val="22"/>
          <w:szCs w:val="22"/>
        </w:rPr>
        <w:t>Srđana Morpurgo</w:t>
      </w:r>
      <w:r w:rsidR="00D70583"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F47C24">
        <w:rPr>
          <w:sz w:val="22"/>
          <w:szCs w:val="22"/>
        </w:rPr>
        <w:t xml:space="preserve"> u Splitu</w:t>
      </w:r>
      <w:r>
        <w:rPr>
          <w:sz w:val="22"/>
          <w:szCs w:val="22"/>
        </w:rPr>
        <w:t>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E807AF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44216D">
      <w:rPr>
        <w:b/>
        <w:sz w:val="22"/>
        <w:szCs w:val="22"/>
      </w:rPr>
      <w:t>915</w:t>
    </w:r>
    <w:r w:rsidRPr="00F1416F">
      <w:rPr>
        <w:b/>
        <w:sz w:val="22"/>
        <w:szCs w:val="22"/>
      </w:rPr>
      <w:t>/2016-</w:t>
    </w:r>
    <w:r w:rsidR="004044F3">
      <w:rPr>
        <w:b/>
        <w:sz w:val="22"/>
        <w:szCs w:val="22"/>
      </w:rPr>
      <w:t>2</w:t>
    </w:r>
    <w:r w:rsidR="0044216D">
      <w:rPr>
        <w:b/>
        <w:sz w:val="22"/>
        <w:szCs w:val="22"/>
      </w:rPr>
      <w:t>3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773EC"/>
    <w:rsid w:val="00091961"/>
    <w:rsid w:val="000A7F64"/>
    <w:rsid w:val="000B620E"/>
    <w:rsid w:val="000E2380"/>
    <w:rsid w:val="000F54A2"/>
    <w:rsid w:val="00130EC1"/>
    <w:rsid w:val="00142BA0"/>
    <w:rsid w:val="001527C2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65C8B"/>
    <w:rsid w:val="0027199F"/>
    <w:rsid w:val="00281015"/>
    <w:rsid w:val="002870C0"/>
    <w:rsid w:val="00292FD0"/>
    <w:rsid w:val="0033095B"/>
    <w:rsid w:val="00340B40"/>
    <w:rsid w:val="00353048"/>
    <w:rsid w:val="00365A7A"/>
    <w:rsid w:val="0036647D"/>
    <w:rsid w:val="0038643A"/>
    <w:rsid w:val="00396B81"/>
    <w:rsid w:val="003B3FD0"/>
    <w:rsid w:val="003D4249"/>
    <w:rsid w:val="003F414C"/>
    <w:rsid w:val="003F660A"/>
    <w:rsid w:val="004044F3"/>
    <w:rsid w:val="00413D2C"/>
    <w:rsid w:val="0044216D"/>
    <w:rsid w:val="0044433E"/>
    <w:rsid w:val="004519EE"/>
    <w:rsid w:val="00476EE0"/>
    <w:rsid w:val="00477870"/>
    <w:rsid w:val="00494B61"/>
    <w:rsid w:val="004A304E"/>
    <w:rsid w:val="004B1553"/>
    <w:rsid w:val="005440F4"/>
    <w:rsid w:val="005B1BB3"/>
    <w:rsid w:val="005B7B08"/>
    <w:rsid w:val="0063188F"/>
    <w:rsid w:val="0066441A"/>
    <w:rsid w:val="00665846"/>
    <w:rsid w:val="00675341"/>
    <w:rsid w:val="00693C5A"/>
    <w:rsid w:val="006B1B56"/>
    <w:rsid w:val="006C670D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40A87"/>
    <w:rsid w:val="00971B5C"/>
    <w:rsid w:val="009B6312"/>
    <w:rsid w:val="009C1B02"/>
    <w:rsid w:val="009C7A61"/>
    <w:rsid w:val="009D7AB1"/>
    <w:rsid w:val="009E1C62"/>
    <w:rsid w:val="009E43CD"/>
    <w:rsid w:val="009F3952"/>
    <w:rsid w:val="00A26268"/>
    <w:rsid w:val="00A42AE0"/>
    <w:rsid w:val="00A46B24"/>
    <w:rsid w:val="00AF48FC"/>
    <w:rsid w:val="00B41885"/>
    <w:rsid w:val="00B517C8"/>
    <w:rsid w:val="00B56176"/>
    <w:rsid w:val="00B77A3D"/>
    <w:rsid w:val="00B84BD0"/>
    <w:rsid w:val="00BA3EA4"/>
    <w:rsid w:val="00BB21A8"/>
    <w:rsid w:val="00BE0CEB"/>
    <w:rsid w:val="00BF2FC5"/>
    <w:rsid w:val="00C11FF9"/>
    <w:rsid w:val="00C171B6"/>
    <w:rsid w:val="00C4340A"/>
    <w:rsid w:val="00C66104"/>
    <w:rsid w:val="00CD2B97"/>
    <w:rsid w:val="00CE61FD"/>
    <w:rsid w:val="00CE6655"/>
    <w:rsid w:val="00D00887"/>
    <w:rsid w:val="00D177B0"/>
    <w:rsid w:val="00D27B10"/>
    <w:rsid w:val="00D5367B"/>
    <w:rsid w:val="00D5628A"/>
    <w:rsid w:val="00D57D39"/>
    <w:rsid w:val="00D63418"/>
    <w:rsid w:val="00D70583"/>
    <w:rsid w:val="00DA6905"/>
    <w:rsid w:val="00DD3783"/>
    <w:rsid w:val="00E60706"/>
    <w:rsid w:val="00E7027C"/>
    <w:rsid w:val="00E807AF"/>
    <w:rsid w:val="00EA7F42"/>
    <w:rsid w:val="00EB3F90"/>
    <w:rsid w:val="00EC7A65"/>
    <w:rsid w:val="00F1416F"/>
    <w:rsid w:val="00F16742"/>
    <w:rsid w:val="00F20EBB"/>
    <w:rsid w:val="00F21072"/>
    <w:rsid w:val="00F2167A"/>
    <w:rsid w:val="00F47C24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7A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7A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7A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7A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7A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7A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7A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7A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St-915/2016-23</izvorni_sadrzaj>
    <derivirana_varijabla naziv="DomainObject.Oznaka_1">St-915/2016-23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St-915/2016-23</izvorni_sadrzaj>
    <derivirana_varijabla naziv="DomainObject.PoslovniBrojDokumenta_1">St-915/2016-23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434</properties:Words>
  <properties:Characters>2371</properties:Characters>
  <properties:Lines>72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2016-11-24T14:14:00Z</dcterms:created>
  <dc:creator>dbutigan</dc:creator>
  <cp:lastModifiedBy>Srđan Gavranić</cp:lastModifiedBy>
  <cp:lastPrinted>2016-11-24T14:38:00Z</cp:lastPrinted>
  <dcterms:modified xmlns:xsi="http://www.w3.org/2001/XMLSchema-instance" xsi:type="dcterms:W3CDTF">2016-11-24T14:39:00Z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St-915/2016-23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