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c92a" w14:paraId="079c92a" w:rsidRDefault="00AE649C" w:rsidP="00FA5B5E" w:rsidR="00AE649C" w:rsidRPr="00B76F3C">
      <w:pPr>
        <w:pStyle w:val="Naslov3"/>
        <w15:collapsed w:val="false"/>
      </w:pPr>
    </w:p>
    <w:p w:rsidRDefault="00FE078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E078C" w:rsidP="00FE078C" w:rsidR="00FE078C">
      <w:pPr>
        <w:pStyle w:val="Bezproreda"/>
        <w:jc w:val="right"/>
        <w:rPr>
          <w:b/>
        </w:rPr>
      </w:pPr>
      <w:r>
        <w:rPr>
          <w:b/>
        </w:rPr>
        <w:t xml:space="preserve">  3 St-135/2016-9</w:t>
      </w:r>
    </w:p>
    <w:p w:rsidRDefault="00FE078C" w:rsidP="00FE078C" w:rsidR="00FE078C">
      <w:pPr>
        <w:jc w:val="center"/>
        <w:rPr>
          <w:b/>
        </w:rPr>
      </w:pPr>
      <w:r>
        <w:rPr>
          <w:b/>
        </w:rPr>
        <w:t>R E P U B L I K A  H R V A T S K A</w:t>
      </w:r>
    </w:p>
    <w:p w:rsidRDefault="00FE078C" w:rsidP="00FE078C" w:rsidR="00FE078C">
      <w:pPr>
        <w:jc w:val="center"/>
        <w:rPr>
          <w:b/>
        </w:rPr>
      </w:pPr>
      <w:r>
        <w:rPr>
          <w:b/>
        </w:rPr>
        <w:t>R J E Š E N J E</w:t>
      </w:r>
    </w:p>
    <w:p w:rsidRDefault="00FE078C" w:rsidP="00FE078C" w:rsidR="00FE078C">
      <w:pPr>
        <w:ind w:firstLine="851"/>
        <w:jc w:val="both"/>
      </w:pPr>
      <w:r>
        <w:t xml:space="preserve">TRGOVAČKI SUD U BJELOVARU, OIB: 07942269267, po stečajnom sucu Sanjani Zorinc, u stečajnom postupku nad dužnikom LATERES GRADNJA d.o.o. za projektiranje, građenje, uporabu i uklanjanje građevina, Veliki Zdenci, Mate Lovraka 88, OIB: 62165489287, dana 1. lipnja 2016. godine  </w:t>
      </w:r>
    </w:p>
    <w:p w:rsidRDefault="00FE078C" w:rsidP="00FE078C" w:rsidR="00FE078C">
      <w:pPr>
        <w:jc w:val="center"/>
        <w:rPr>
          <w:b/>
        </w:rPr>
      </w:pPr>
      <w:r>
        <w:rPr>
          <w:b/>
        </w:rPr>
        <w:t>r i j e š i o   j e</w:t>
      </w:r>
    </w:p>
    <w:p w:rsidRDefault="00FE078C" w:rsidP="00FE078C" w:rsidR="00FE078C">
      <w:pPr>
        <w:ind w:firstLine="851"/>
        <w:jc w:val="both"/>
      </w:pPr>
      <w:r>
        <w:t>I. Otvara se stečajni postupak nad dužnikom LATERES GRADNJA d.o.o. za projektiranje, građenje, uporabu i uklanjanje građevina, Veliki Zdenci, Mate Lovraka 88, OIB: 62165489287.</w:t>
      </w:r>
    </w:p>
    <w:p w:rsidRDefault="00FE078C" w:rsidP="00FE078C" w:rsidR="00FE078C">
      <w:pPr>
        <w:ind w:firstLine="851"/>
        <w:jc w:val="both"/>
      </w:pPr>
      <w:r>
        <w:t xml:space="preserve">II. Za stečajnog upravitelja imenuje se </w:t>
      </w:r>
      <w:proofErr w:type="spellStart"/>
      <w:r>
        <w:t>Tanasija</w:t>
      </w:r>
      <w:proofErr w:type="spellEnd"/>
      <w:r>
        <w:t xml:space="preserve"> Marković, dipl. ekonomist iz Daruvara, Vrbovac, Vrbovačka cesta 44, OIB: 15362271646.</w:t>
      </w:r>
    </w:p>
    <w:p w:rsidRDefault="00FE078C" w:rsidP="00FE078C" w:rsidR="00FE078C">
      <w:pPr>
        <w:ind w:firstLine="851"/>
        <w:jc w:val="both"/>
        <w:rPr>
          <w:szCs w:val="20"/>
        </w:rPr>
      </w:pPr>
      <w:r>
        <w:t>III. Zaključuje se stečajni postupak nad dužnikom LATERES GRADNJA d.o.o. za projektiranje, građenje, uporabu i uklanjanje građevina, Veliki Zdenci, Mate Lovraka 88, OIB: 62165489287.</w:t>
      </w:r>
    </w:p>
    <w:p w:rsidRDefault="00FE078C" w:rsidP="00FE078C" w:rsidR="00FE078C">
      <w:pPr>
        <w:pStyle w:val="Bezproreda"/>
        <w:ind w:firstLine="851"/>
        <w:jc w:val="both"/>
      </w:pPr>
      <w:r>
        <w:t>IV. Stečajni postupak je otvoren i zaključen s danom 1. lipnja 2016. godine u 9,00 sati, kada je ovo rješenje objavljeno na e-oglasnoj ploči ovoga suda.</w:t>
      </w:r>
    </w:p>
    <w:p w:rsidRDefault="00FE078C" w:rsidP="00FE078C" w:rsidR="00FE078C">
      <w:pPr>
        <w:pStyle w:val="Bezproreda"/>
        <w:ind w:firstLine="851"/>
        <w:jc w:val="both"/>
        <w:rPr>
          <w:rFonts w:eastAsiaTheme="minorHAnsi"/>
          <w:lang w:eastAsia="en-US"/>
        </w:rPr>
      </w:pPr>
    </w:p>
    <w:p w:rsidRDefault="00FE078C" w:rsidP="00FE078C" w:rsidR="00FE078C">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E078C" w:rsidP="00FE078C" w:rsidR="00FE078C">
      <w:pPr>
        <w:ind w:firstLine="851"/>
        <w:jc w:val="both"/>
      </w:pPr>
      <w:r>
        <w:t>VI. Nakon pravomoćnosti ovoga rješenja stečajni dužnik će se brisati iz sudskog registra.</w:t>
      </w:r>
    </w:p>
    <w:p w:rsidRDefault="00FE078C" w:rsidP="00FE078C" w:rsidR="00FE078C">
      <w:pPr>
        <w:jc w:val="center"/>
        <w:rPr>
          <w:b/>
        </w:rPr>
      </w:pPr>
      <w:r>
        <w:rPr>
          <w:b/>
        </w:rPr>
        <w:t>Obrazloženje</w:t>
      </w:r>
    </w:p>
    <w:p w:rsidRDefault="00FE078C" w:rsidP="00FE078C" w:rsidR="00FE078C">
      <w:pPr>
        <w:jc w:val="both"/>
      </w:pPr>
      <w:r>
        <w:tab/>
        <w:t>Rješenjem ovog suda 3 St-135/2016-5 od 1. ožujka 2016. godine pokrenut je postupak radi utvrđivanja pretpostavki za otvaranje stečajnog postupka nad trgovačkim društvom LATERES GRADNJA d.o.o. Veliki Zdenci.</w:t>
      </w:r>
    </w:p>
    <w:p w:rsidRDefault="00FE078C" w:rsidP="00FE078C" w:rsidR="00FE078C">
      <w:pPr>
        <w:jc w:val="both"/>
      </w:pPr>
      <w:r>
        <w:tab/>
        <w:t xml:space="preserve">Rješenjem je sud pozvao zakonskog zastupnika dužnika Tanju Martinović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FE078C" w:rsidP="00FE078C" w:rsidR="00FE078C">
      <w:pPr>
        <w:jc w:val="center"/>
      </w:pPr>
      <w:r>
        <w:lastRenderedPageBreak/>
        <w:t>-2-</w:t>
      </w:r>
    </w:p>
    <w:p w:rsidRDefault="00FE078C" w:rsidP="00FE078C" w:rsidR="00FE078C">
      <w:pPr>
        <w:pStyle w:val="Bezproreda"/>
        <w:jc w:val="right"/>
        <w:rPr>
          <w:b/>
        </w:rPr>
      </w:pPr>
      <w:r>
        <w:rPr>
          <w:b/>
        </w:rPr>
        <w:t>3 St-135/2016-9</w:t>
      </w:r>
    </w:p>
    <w:p w:rsidRDefault="00FE078C" w:rsidP="00FE078C" w:rsidR="00FE078C">
      <w:pPr>
        <w:jc w:val="both"/>
      </w:pPr>
      <w:r>
        <w:tab/>
        <w:t xml:space="preserve">Ročište radi izjašnjenja o prijedlogu i rasprave o uvjetima za otvaranje stečajnog postupka sazvano je 5. svibnja 2016. godine. Na ročište je pristupila direktorica stečajnog dužnika Tanja Martinović. Direktorica stečajnog dužnika u spis je predala izvješće o financijsko-gospodarskom stanju dužnika od 10. ožujka 2016. godine te je na ročištu ostala kod navoda pisanog izvješća iz kojeg proizlazi da dužnik nema nekretnina, pokretnina, robe u skladištu, novčanih sredstava na računima, novčanih sredstava u blagajni, niti druge imovine ili prava. Dužnik više nema potraživanja prema svojim kupcima koja su bila naznačena u bilanci s danom 31. prosinca 2014. godine. Dužnik nema zaposlenih i direktorica stečajnog dužnika ne protivi se otvaranju i zaključenju stečajnog postupka. </w:t>
      </w:r>
    </w:p>
    <w:p w:rsidRDefault="00FE078C" w:rsidP="00FE078C" w:rsidR="00FE078C">
      <w:pPr>
        <w:jc w:val="both"/>
      </w:pPr>
      <w:r>
        <w:tab/>
        <w:t>Sud je rješenjem od 5. svibnja 2016. godine pozvao osobe koje imaju pravni interes za provedbu stečajnog postupka da u roku 15 dana uplate predujam za namirenje troškova prethodnog i otvorenog stečajnog postupka u iznosu 20.000,00 kn. To je rješenje objavljeno je 5. svibnja 2016. godine i u roku 15 dana od objave nije uplaćen predujam za namirenje troškova prethodnog i otvorenog stečajnog postupka.</w:t>
      </w:r>
    </w:p>
    <w:p w:rsidRDefault="00FE078C" w:rsidP="00FE078C" w:rsidR="00FE078C">
      <w:pPr>
        <w:jc w:val="both"/>
      </w:pPr>
      <w:r>
        <w:tab/>
        <w:t>Stoga je temeljem čl. 132. st. 2. Stečajnog zakona ("Narodne novine" br.  71/15, dalje SZ) riješeno kao u izreci.</w:t>
      </w:r>
    </w:p>
    <w:p w:rsidRDefault="00FE078C" w:rsidP="00FE078C" w:rsidR="00FE078C">
      <w:pPr>
        <w:jc w:val="both"/>
      </w:pPr>
      <w:r>
        <w:tab/>
        <w:t>Nakon zaključenja stečajnog postupka, stečajni upravitelj će po potrebi postupiti u skladu sa čl. 133. st. 1. SZ-a te je riješeno kao u  točki V. izreke ovog rješenja.</w:t>
      </w:r>
    </w:p>
    <w:p w:rsidRDefault="00FE078C" w:rsidP="00FE078C" w:rsidR="00FE078C">
      <w:pPr>
        <w:jc w:val="both"/>
      </w:pPr>
      <w:r>
        <w:tab/>
        <w:t xml:space="preserve">Nakon pravomoćnosti ovog rješenja dužnik će se temeljem čl. 286. st. 3. SZ-a brisati iz sudskog registra te je riješeno kao u točki VI. izreke ovog rješenja. </w:t>
      </w:r>
    </w:p>
    <w:p w:rsidRDefault="00FE078C" w:rsidP="00FE078C" w:rsidR="00FE078C">
      <w:pPr>
        <w:jc w:val="center"/>
      </w:pPr>
      <w:r>
        <w:t xml:space="preserve">U Bjelovaru, 1. lipnja 2016. godine </w:t>
      </w:r>
    </w:p>
    <w:p w:rsidRDefault="00FE078C" w:rsidP="00FE078C" w:rsidR="00FE078C">
      <w:pPr>
        <w:pStyle w:val="Bezproreda"/>
        <w:rPr>
          <w:b/>
        </w:rPr>
      </w:pPr>
      <w:r>
        <w:t xml:space="preserve">                                                                                                    </w:t>
      </w:r>
      <w:r>
        <w:rPr>
          <w:b/>
        </w:rPr>
        <w:t>STEČAJNI SUDAC</w:t>
      </w:r>
    </w:p>
    <w:p w:rsidRDefault="00FE078C" w:rsidP="00FE078C" w:rsidR="00FE078C">
      <w:pPr>
        <w:pStyle w:val="Bezproreda"/>
      </w:pPr>
      <w:r>
        <w:t xml:space="preserve">                                                                                                    SANJANA ZORINC        </w:t>
      </w:r>
    </w:p>
    <w:p w:rsidRDefault="00FE078C" w:rsidP="00FE078C" w:rsidR="00FE078C">
      <w:pPr>
        <w:pStyle w:val="Bezproreda"/>
      </w:pPr>
      <w:r>
        <w:t xml:space="preserve">               </w:t>
      </w:r>
      <w:r>
        <w:t xml:space="preserve">                              </w:t>
      </w:r>
      <w:r>
        <w:tab/>
        <w:t xml:space="preserve">         </w:t>
      </w:r>
    </w:p>
    <w:p w:rsidRDefault="00FE078C" w:rsidP="00FE078C" w:rsidR="00FE078C">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FE078C" w:rsidP="00FE078C" w:rsidR="00FE078C">
      <w:pPr>
        <w:pStyle w:val="Bezproreda"/>
      </w:pPr>
      <w:proofErr w:type="spellStart"/>
      <w:r>
        <w:t>Rj</w:t>
      </w:r>
      <w:proofErr w:type="spellEnd"/>
      <w:r>
        <w:t>.</w:t>
      </w:r>
    </w:p>
    <w:p w:rsidRDefault="00FE078C" w:rsidP="00FE078C" w:rsidR="00FE078C">
      <w:pPr>
        <w:pStyle w:val="Bezproreda"/>
      </w:pPr>
      <w:r>
        <w:t>1. DNA: FINI, Podružnica Bjelovar- putem e-oglasne ploče suda</w:t>
      </w:r>
    </w:p>
    <w:p w:rsidRDefault="00FE078C" w:rsidP="00FE078C" w:rsidR="00FE078C">
      <w:pPr>
        <w:pStyle w:val="Bezproreda"/>
      </w:pPr>
      <w:r>
        <w:t xml:space="preserve">               stečajnom upravitelju - putem e-oglasne ploče suda i putem pošte</w:t>
      </w:r>
    </w:p>
    <w:p w:rsidRDefault="00FE078C" w:rsidP="00FE078C" w:rsidR="00FE078C">
      <w:pPr>
        <w:pStyle w:val="Bezproreda"/>
      </w:pPr>
      <w:r>
        <w:t xml:space="preserve">               direktoru stečajnog dužnika – putem e-oglasne ploče suda i putem pošte</w:t>
      </w:r>
    </w:p>
    <w:p w:rsidRDefault="00FE078C" w:rsidP="00FE078C" w:rsidR="00FE078C">
      <w:pPr>
        <w:pStyle w:val="Bezproreda"/>
      </w:pPr>
      <w:r>
        <w:t xml:space="preserve">               ŽDO Bjelovar – putem e-oglasne ploče suda</w:t>
      </w:r>
    </w:p>
    <w:p w:rsidRDefault="00FE078C" w:rsidP="00FE078C" w:rsidR="00FE078C">
      <w:pPr>
        <w:pStyle w:val="Bezproreda"/>
      </w:pPr>
      <w:r>
        <w:t xml:space="preserve">               Porezna uprava Bjelovar – putem e-oglasne ploče suda</w:t>
      </w:r>
    </w:p>
    <w:p w:rsidRDefault="00FE078C" w:rsidP="00FE078C" w:rsidR="00FE078C">
      <w:pPr>
        <w:pStyle w:val="Bezproreda"/>
      </w:pPr>
      <w:r>
        <w:t xml:space="preserve">               e-oglasna ploča ovoga suda</w:t>
      </w:r>
    </w:p>
    <w:p w:rsidRDefault="00FE078C" w:rsidP="00FE078C" w:rsidR="00FE078C">
      <w:pPr>
        <w:pStyle w:val="Bezproreda"/>
      </w:pPr>
      <w:r>
        <w:t xml:space="preserve">               sudskom registru - nakon pravomoćnosti rješenja</w:t>
      </w:r>
    </w:p>
    <w:p w:rsidRDefault="00FE078C" w:rsidP="00FE078C" w:rsidR="00FE078C">
      <w:pPr>
        <w:pStyle w:val="Bezproreda"/>
      </w:pPr>
      <w:r>
        <w:t>2. Sc. pravomoćnost</w:t>
      </w:r>
    </w:p>
    <w:p w:rsidRDefault="00FE078C" w:rsidP="00FE078C" w:rsidR="00DA0242">
      <w:pPr>
        <w:pStyle w:val="Bezproreda"/>
      </w:pPr>
      <w:proofErr w:type="spellStart"/>
      <w:r>
        <w:t>Bj</w:t>
      </w:r>
      <w:proofErr w:type="spellEnd"/>
      <w:r>
        <w:t>. 1.6.2016.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078C"/>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23471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St-135/2016-9</izvorni_sadrzaj>
    <derivirana_varijabla naziv="DomainObject.Oznaka_1">St-135/2016-9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St-135/2016</izvorni_sadrzaj>
    <derivirana_varijabla naziv="DomainObject.Predmet.OznakaBroj_1">St-135/2016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LATERES GRADNJA d.o.o. za projektiranje, građenje, uporabu i uklanjanje građevina, Veliki Zdenci</izvorni_sadrzaj>
    <derivirana_varijabla naziv="DomainObject.Predmet.ProtustrankaFormated_1">  LATERES GRADNJA d.o.o. za projektiranje, građenje, uporabu i uklanjanje građevina, Veliki Zdenci</derivirana_varijabla>
  </DomainObject.Predmet.ProtustrankaFormated>
  <DomainObject.Predmet.ProtustrankaFormatedOIB>
    <izvorni_sadrzaj>  LATERES GRADNJA d.o.o. za projektiranje, građenje, uporabu i uklanjanje građevina, Veliki Zdenci, OIB 62165489287</izvorni_sadrzaj>
    <derivirana_varijabla naziv="DomainObject.Predmet.ProtustrankaFormatedOIB_1">  LATERES GRADNJA d.o.o. za projektiranje, građenje, uporabu i uklanjanje građevina, Veliki Zdenci, OIB 62165489287</derivirana_varijabla>
  </DomainObject.Predmet.ProtustrankaFormatedOIB>
  <DomainObject.Predmet.ProtustrankaFormatedWithAdress>
    <izvorni_sadrzaj> LATERES GRADNJA d.o.o. za projektiranje, građenje, uporabu i uklanjanje građevina, Veliki Zdenci, Mate Lovraka 88, 43290 Veliki Zdenci</izvorni_sadrzaj>
    <derivirana_varijabla naziv="DomainObject.Predmet.ProtustrankaFormatedWithAdress_1"> LATERES GRADNJA d.o.o. za projektiranje, građenje, uporabu i uklanjanje građevina, Veliki Zdenci, Mate Lovraka 88, 43290 Veliki Zdenci</derivirana_varijabla>
  </DomainObject.Predmet.ProtustrankaFormatedWithAdress>
  <DomainObject.Predmet.ProtustrankaFormatedWithAdressOIB>
    <izvorni_sadrzaj> LATERES GRADNJA d.o.o. za projektiranje, građenje, uporabu i uklanjanje građevina, Veliki Zdenci, OIB 62165489287, Mate Lovraka 88, 43290 Veliki Zdenci</izvorni_sadrzaj>
    <derivirana_varijabla naziv="DomainObject.Predmet.ProtustrankaFormatedWithAdressOIB_1"> LATERES GRADNJA d.o.o. za projektiranje, građenje, uporabu i uklanjanje građevina, Veliki Zdenci, OIB 62165489287, Mate Lovraka 88, 43290 Veliki Zdenci</derivirana_varijabla>
  </DomainObject.Predmet.ProtustrankaFormatedWithAdressOIB>
  <DomainObject.Predmet.ProtustrankaWithAdress>
    <izvorni_sadrzaj>LATERES GRADNJA d.o.o. za projektiranje, građenje, uporabu i uklanjanje građevina, Veliki Zdenci Mate Lovraka 88, 43290 Veliki Zdenci</izvorni_sadrzaj>
    <derivirana_varijabla naziv="DomainObject.Predmet.ProtustrankaWithAdress_1">LATERES GRADNJA d.o.o. za projektiranje, građenje, uporabu i uklanjanje građevina, Veliki Zdenci Mate Lovraka 88, 43290 Veliki Zdenci</derivirana_varijabla>
  </DomainObject.Predmet.ProtustrankaWithAdress>
  <DomainObject.Predmet.ProtustrankaWithAdressOIB>
    <izvorni_sadrzaj>LATERES GRADNJA d.o.o. za projektiranje, građenje, uporabu i uklanjanje građevina, Veliki Zdenci, OIB 62165489287, Mate Lovraka 88, 43290 Veliki Zdenci</izvorni_sadrzaj>
    <derivirana_varijabla naziv="DomainObject.Predmet.ProtustrankaWithAdressOIB_1">LATERES GRADNJA d.o.o. za projektiranje, građenje, uporabu i uklanjanje građevina, Veliki Zdenci, OIB 62165489287, Mate Lovraka 88, 43290 Veliki Zdenci</derivirana_varijabla>
  </DomainObject.Predmet.ProtustrankaWithAdressOIB>
  <DomainObject.Predmet.ProtustrankaNazivFormated>
    <izvorni_sadrzaj>LATERES GRADNJA d.o.o. za projektiranje, građenje, uporabu i uklanjanje građevina, Veliki Zdenci</izvorni_sadrzaj>
    <derivirana_varijabla naziv="DomainObject.Predmet.ProtustrankaNazivFormated_1">LATERES GRADNJA d.o.o. za projektiranje, građenje, uporabu i uklanjanje građevina, Veliki Zdenci</derivirana_varijabla>
  </DomainObject.Predmet.ProtustrankaNazivFormated>
  <DomainObject.Predmet.ProtustrankaNazivFormatedOIB>
    <izvorni_sadrzaj>LATERES GRADNJA d.o.o. za projektiranje, građenje, uporabu i uklanjanje građevina, Veliki Zdenci, OIB 62165489287</izvorni_sadrzaj>
    <derivirana_varijabla naziv="DomainObject.Predmet.ProtustrankaNazivFormatedOIB_1">LATERES GRADNJA d.o.o. za projektiranje, građenje, uporabu i uklanjanje građevina, Veliki Zdenci, OIB 62165489287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18683136487 zastupanog po punomoćniku ŽUPANIJSKO DRŽAVNO ODVJETNIŠTVO U BJELOVARU</izvorni_sadrzaj>
    <derivirana_varijabla naziv="DomainObject.Predmet.StrankaFormatedOIB_1">  RH, Ministarstvo financija, Porezna uprava, Područni ured Sjeverna Hrvatska, OIB 18683136487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18683136487 zastupanog po punomoćniku ŽUPANIJSKO DRŽAVNO ODVJETNIŠTVO U BJELOVARU</izvorni_sadrzaj>
    <derivirana_varijabla naziv="DomainObject.Predmet.StrankaFormatedWithAdressOIB_1"> RH, Ministarstvo financija, Porezna uprava, Područni ured Sjeverna Hrvatska, OIB 18683136487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18683136487</izvorni_sadrzaj>
    <derivirana_varijabla naziv="DomainObject.Predmet.StrankaWithAdressOIB_1">RH, Ministarstvo financija, Porezna uprava, Područni ured Sjeverna Hrvatska, OIB 18683136487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BJELOVARU</item>
    </izvorni_sadrzaj>
    <derivirana_varijabla naziv="DomainObject.Predmet.StrankaListFormatedOIB_1">
      <item>RH, Ministarstvo financija, Porezna uprava, Područni ured Sjeverna Hrvatska, OIB 18683136487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18683136487 zastupanog po punomoćniku ŽUPANIJSKO DRŽAVNO ODVJETNIŠTVO U BJELOVARU</item>
    </izvorni_sadrzaj>
    <derivirana_varijabla naziv="DomainObject.Predmet.StrankaListFormatedWithAdressOIB_1">
      <item>RH, Ministarstvo financija, Porezna uprava, Područni ured Sjeverna Hrvatska, OIB 18683136487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LATERES GRADNJA d.o.o. za projektiranje, građenje, uporabu i uklanjanje građevina, Veliki Zdenci</item>
    </izvorni_sadrzaj>
    <derivirana_varijabla naziv="DomainObject.Predmet.ProtuStrankaListFormated_1">
      <item>LATERES GRADNJA d.o.o. za projektiranje, građenje, uporabu i uklanjanje građevina, Veliki Zdenci</item>
    </derivirana_varijabla>
  </DomainObject.Predmet.ProtuStrankaListFormated>
  <DomainObject.Predmet.ProtuStrankaListFormatedOIB>
    <izvorni_sadrzaj>
      <item>LATERES GRADNJA d.o.o. za projektiranje, građenje, uporabu i uklanjanje građevina, Veliki Zdenci, OIB 62165489287</item>
    </izvorni_sadrzaj>
    <derivirana_varijabla naziv="DomainObject.Predmet.ProtuStrankaListFormatedOIB_1">
      <item>LATERES GRADNJA d.o.o. za projektiranje, građenje, uporabu i uklanjanje građevina, Veliki Zdenci, OIB 62165489287</item>
    </derivirana_varijabla>
  </DomainObject.Predmet.ProtuStrankaListFormatedOIB>
  <DomainObject.Predmet.ProtuStrankaListFormatedWithAdress>
    <izvorni_sadrzaj>
      <item>LATERES GRADNJA d.o.o. za projektiranje, građenje, uporabu i uklanjanje građevina, Veliki Zdenci, Mate Lovraka 88, 43290 Veliki Zdenci</item>
    </izvorni_sadrzaj>
    <derivirana_varijabla naziv="DomainObject.Predmet.ProtuStrankaListFormatedWithAdress_1">
      <item>LATERES GRADNJA d.o.o. za projektiranje, građenje, uporabu i uklanjanje građevina, Veliki Zdenci, Mate Lovraka 88, 43290 Veliki Zdenci</item>
    </derivirana_varijabla>
  </DomainObject.Predmet.ProtuStrankaListFormatedWithAdress>
  <DomainObject.Predmet.ProtuStrankaListFormatedWithAdressOIB>
    <izvorni_sadrzaj>
      <item>LATERES GRADNJA d.o.o. za projektiranje, građenje, uporabu i uklanjanje građevina, Veliki Zdenci, OIB 62165489287, Mate Lovraka 88, 43290 Veliki Zdenci</item>
    </izvorni_sadrzaj>
    <derivirana_varijabla naziv="DomainObject.Predmet.ProtuStrankaListFormatedWithAdressOIB_1">
      <item>LATERES GRADNJA d.o.o. za projektiranje, građenje, uporabu i uklanjanje građevina, Veliki Zdenci, OIB 62165489287, Mate Lovraka 88, 43290 Veliki Zdenci</item>
    </derivirana_varijabla>
  </DomainObject.Predmet.ProtuStrankaListFormatedWithAdressOIB>
  <DomainObject.Predmet.ProtuStrankaListNazivFormated>
    <izvorni_sadrzaj>
      <item>LATERES GRADNJA d.o.o. za projektiranje, građenje, uporabu i uklanjanje građevina, Veliki Zdenci</item>
    </izvorni_sadrzaj>
    <derivirana_varijabla naziv="DomainObject.Predmet.ProtuStrankaListNazivFormated_1">
      <item>LATERES GRADNJA d.o.o. za projektiranje, građenje, uporabu i uklanjanje građevina, Veliki Zdenci</item>
    </derivirana_varijabla>
  </DomainObject.Predmet.ProtuStrankaListNazivFormated>
  <DomainObject.Predmet.ProtuStrankaListNazivFormatedOIB>
    <izvorni_sadrzaj>
      <item>LATERES GRADNJA d.o.o. za projektiranje, građenje, uporabu i uklanjanje građevina, Veliki Zdenci, OIB 62165489287</item>
    </izvorni_sadrzaj>
    <derivirana_varijabla naziv="DomainObject.Predmet.ProtuStrankaListNazivFormatedOIB_1">
      <item>LATERES GRADNJA d.o.o. za projektiranje, građenje, uporabu i uklanjanje građevina, Veliki Zdenci, OIB 62165489287</item>
    </derivirana_varijabla>
  </DomainObject.Predmet.ProtuStrankaListNazivFormatedOIB>
  <DomainObject.Predmet.OstaliListFormated>
    <izvorni_sadrzaj>
      <item>ŽUPANIJSKO DRŽAVNO ODVJETNIŠTVO U BJELOVARU punomoćnik sudionika u postupku RH, Ministarstvo financija, Porezna uprava, Područni ured Sjeverna Hrvatska</item>
    </izvorni_sadrzaj>
    <derivirana_varijabla naziv="DomainObject.Predmet.OstaliListFormated_1">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ŽUPANIJSKO DRŽAVNO ODVJETNIŠTVO U BJELOVARU punomoćnik sudionika u postupku RH, Ministarstvo financija, Porezna uprava, Područni ured Sjeverna Hrvatska</item>
    </izvorni_sadrzaj>
    <derivirana_varijabla naziv="DomainObject.Predmet.OstaliListFormatedOIB_1">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ŽUPANIJSKO DRŽAVNO ODVJETNIŠTVO U BJELOVARU punomoćnik sudionika u postupku RH, Ministarstvo financija, Porezna uprava, Područni ured Sjeverna Hrvatska</item>
    </izvorni_sadrzaj>
    <derivirana_varijabla naziv="DomainObject.Predmet.OstaliListFormatedWithAdress_1">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ŽUPANIJSKO DRŽAVNO ODVJETNIŠTVO U BJELOVARU punomoćnik sudionika u postupku RH, Ministarstvo financija, Porezna uprava, Područni ured Sjeverna Hrvatska</item>
    </izvorni_sadrzaj>
    <derivirana_varijabla naziv="DomainObject.Predmet.OstaliListFormatedWithAdressOIB_1">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St-135/2016-9</izvorni_sadrzaj>
    <derivirana_varijabla naziv="DomainObject.PoslovniBrojDokumenta_1">St-135/2016-9</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LATERES GRADNJA d.o.o. za projektiranje, građenje, uporabu i uklanjanje građevina, Veliki Zdenci</izvorni_sadrzaj>
    <derivirana_varijabla naziv="DomainObject.Predmet.ProtustrankaIDrugi_1">LATERES GRADNJA d.o.o. za projektiranje, građenje, uporabu i uklanjanje građevina, Veliki Zdenci</derivirana_varijabla>
  </DomainObject.Predmet.ProtustrankaIDrugi>
  <DomainObject.Predmet.StrankaIDrugiAdressOIB>
    <izvorni_sadrzaj>RH, Ministarstvo financija, Porezna uprava, Područni ured Sjeverna Hrvatska, OIB 18683136487</izvorni_sadrzaj>
    <derivirana_varijabla naziv="DomainObject.Predmet.StrankaIDrugiAdressOIB_1">RH, Ministarstvo financija, Porezna uprava, Područni ured Sjeverna Hrvatska, OIB 18683136487</derivirana_varijabla>
  </DomainObject.Predmet.StrankaIDrugiAdressOIB>
  <DomainObject.Predmet.ProtustrankaIDrugiAdressOIB>
    <izvorni_sadrzaj>LATERES GRADNJA d.o.o. za projektiranje, građenje, uporabu i uklanjanje građevina, Veliki Zdenci, OIB 62165489287, Mate Lovraka 88, 43290 Veliki Zdenci</izvorni_sadrzaj>
    <derivirana_varijabla naziv="DomainObject.Predmet.ProtustrankaIDrugiAdressOIB_1">LATERES GRADNJA d.o.o. za projektiranje, građenje, uporabu i uklanjanje građevina, Veliki Zdenci, OIB 62165489287, Mate Lovraka 88, 43290 Veliki Zdenci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LATERES GRADNJA d.o.o. za projektiranje, građenje, uporabu i uklanjanje građevina, Veliki Zdenci</item>
      <item>RH, Ministarstvo financija, Porezna uprava, Područni ured Sjeverna Hrvatska</item>
      <item>ŽUPANIJSKO DRŽAVNO ODVJETNIŠTVO U BJELOVARU</item>
    </izvorni_sadrzaj>
    <derivirana_varijabla naziv="DomainObject.Predmet.SudioniciListNaziv_1">
      <item>LATERES GRADNJA d.o.o. za projektiranje, građenje, uporabu i uklanjanje građevina, Veliki Zdenci</item>
      <item>RH, Ministarstvo financija, Porezna uprava, Područni ured Sjeverna Hrvatska</item>
      <item>ŽUPANIJSKO DRŽAVNO ODVJETNIŠTVO U BJELOVARU</item>
    </derivirana_varijabla>
  </DomainObject.Predmet.SudioniciListNaziv>
  <DomainObject.Predmet.SudioniciListAdressOIB>
    <izvorni_sadrzaj>
      <item>LATERES GRADNJA d.o.o. za projektiranje, građenje, uporabu i uklanjanje građevina, Veliki Zdenci, OIB 62165489287, Mate Lovraka 88,43290 Veliki Zdenci</item>
      <item>RH, Ministarstvo financija, Porezna uprava, Područni ured Sjeverna Hrvatska, OIB 18683136487</item>
      <item>ŽUPANIJSKO DRŽAVNO ODVJETNIŠTVO U BJELOVARU</item>
    </izvorni_sadrzaj>
    <derivirana_varijabla naziv="DomainObject.Predmet.SudioniciListAdressOIB_1">
      <item>LATERES GRADNJA d.o.o. za projektiranje, građenje, uporabu i uklanjanje građevina, Veliki Zdenci, OIB 62165489287, Mate Lovraka 88,43290 Veliki Zdenci</item>
      <item>RH, Ministarstvo financija, Porezna uprava, Područni ured Sjeverna Hrvatska,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E3908-8133-4232-8FEF-BC1710BB05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679</properties:Words>
  <properties:Characters>3750</properties:Characters>
  <properties:Lines>77</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2016-06-01T06:23:00Z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St-135/2016-9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