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1244" w14:paraId="817124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C7311">
        <w:t>2439</w:t>
      </w:r>
      <w:r w:rsidR="00A446AE">
        <w:t>/16</w:t>
      </w:r>
      <w:r w:rsidR="00B776FA">
        <w:t>-11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35161">
        <w:rPr>
          <w:lang w:val="pt-BR"/>
        </w:rPr>
        <w:t xml:space="preserve">Geo-Meteo j.d.o.o., Zagreb, Poljana Zdenka Mikine 46, OIB: </w:t>
      </w:r>
      <w:r w:rsidR="00035161" w:rsidRPr="001A3FC2">
        <w:t>28794418821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5121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871C9">
        <w:rPr>
          <w:lang w:val="pt-BR"/>
        </w:rPr>
        <w:t xml:space="preserve">Geo-Meteo j.d.o.o., Zagreb, Poljana Zdenka Mikine 46, OIB: </w:t>
      </w:r>
      <w:r w:rsidR="00E871C9" w:rsidRPr="001A3FC2">
        <w:t>28794418821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C7311">
        <w:t>2439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871C9">
        <w:rPr>
          <w:lang w:val="pt-BR"/>
        </w:rPr>
        <w:t xml:space="preserve">Geo-Meteo j.d.o.o., Zagreb, Poljana Zdenka Mikine 46, OIB: </w:t>
      </w:r>
      <w:r w:rsidR="00E871C9" w:rsidRPr="001A3FC2">
        <w:t>28794418821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77F7A">
        <w:rPr>
          <w:lang w:val="pt-BR"/>
        </w:rPr>
        <w:t xml:space="preserve">Geo-Meteo j.d.o.o., Zagreb, Poljana Zdenka Mikine 46, OIB: </w:t>
      </w:r>
      <w:r w:rsidR="00277F7A" w:rsidRPr="001A3FC2">
        <w:t>28794418821</w:t>
      </w:r>
      <w:r w:rsidR="00277F7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955C69">
        <w:t>U</w:t>
      </w:r>
      <w:r w:rsidR="00955C69" w:rsidRPr="00E974B3">
        <w:t xml:space="preserve"> prijedlogu za otvaranje stečajnog postupka </w:t>
      </w:r>
      <w:r w:rsidR="00955C69">
        <w:t xml:space="preserve">se u bitnome navodi </w:t>
      </w:r>
      <w:r w:rsidR="00955C69" w:rsidRPr="00E974B3">
        <w:t xml:space="preserve">kako </w:t>
      </w:r>
      <w:r w:rsidR="00955C69">
        <w:t xml:space="preserve">je na dan 1. rujna 2015. </w:t>
      </w:r>
      <w:r w:rsidR="00955C69" w:rsidRPr="00E974B3">
        <w:t>dužnik u Očevidniku redoslijeda osnova za plaćanje ima</w:t>
      </w:r>
      <w:r w:rsidR="00955C69">
        <w:t>o</w:t>
      </w:r>
      <w:r w:rsidR="00955C69" w:rsidRPr="00E974B3">
        <w:t xml:space="preserve"> evidentirane neizvršene osnove za plaćanje</w:t>
      </w:r>
      <w:r w:rsidR="00955C69">
        <w:t xml:space="preserve"> u neprekinutom razdoblju od 195 </w:t>
      </w:r>
      <w:r w:rsidR="00955C69" w:rsidRPr="00E974B3">
        <w:t xml:space="preserve">dana, u ukupnom iznosu od </w:t>
      </w:r>
      <w:r w:rsidR="00955C69">
        <w:t xml:space="preserve">5.402,54 </w:t>
      </w:r>
      <w:r w:rsidR="00955C69" w:rsidRPr="00E974B3">
        <w:t xml:space="preserve">kn, </w:t>
      </w:r>
      <w:r w:rsidR="00955C69">
        <w:t>te je imao 1</w:t>
      </w:r>
      <w:r w:rsidR="00955C69" w:rsidRPr="00E974B3">
        <w:t xml:space="preserve"> zaposlen</w:t>
      </w:r>
      <w:r w:rsidR="00955C69">
        <w:t>og</w:t>
      </w:r>
      <w:r w:rsidR="002F1494">
        <w:t>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955C69">
        <w:t>20</w:t>
      </w:r>
      <w:r w:rsidR="00250A6E">
        <w:t xml:space="preserve">. </w:t>
      </w:r>
      <w:r w:rsidR="008926A2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955C69">
        <w:t>29</w:t>
      </w:r>
      <w:r w:rsidR="008019C2">
        <w:t xml:space="preserve">. </w:t>
      </w:r>
      <w:r w:rsidR="003757C5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</w:t>
      </w:r>
      <w:r w:rsidR="005D088D">
        <w:t>je</w:t>
      </w:r>
      <w:r w:rsidR="00CC7299">
        <w:t xml:space="preserve"> pristupi</w:t>
      </w:r>
      <w:r w:rsidR="008926A2">
        <w:t>o</w:t>
      </w:r>
      <w:r w:rsidR="00CC7299">
        <w:t xml:space="preserve"> uredno pozvan</w:t>
      </w:r>
      <w:r w:rsidR="008926A2">
        <w:t xml:space="preserve">i </w:t>
      </w:r>
      <w:r w:rsidR="005D088D">
        <w:t xml:space="preserve">dužnik </w:t>
      </w:r>
      <w:r w:rsidR="008926A2">
        <w:t xml:space="preserve">zastupnik po zakonu dužnika </w:t>
      </w:r>
      <w:r w:rsidR="00955C69">
        <w:t>Nebojša Subanović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3F63CE" w:rsidP="008019C2" w:rsidR="008019C2">
      <w:pPr>
        <w:ind w:firstLine="709"/>
        <w:jc w:val="both"/>
      </w:pPr>
      <w:r>
        <w:t xml:space="preserve">Iz Potvrde o neizvršenim osnovama za plaćanje (list 4. spisa) proizlazi da u Očevidniku redoslijeda osnova za plaćanje dužnik ima evidentirane neizvršene osnove za </w:t>
      </w:r>
      <w:r>
        <w:lastRenderedPageBreak/>
        <w:t xml:space="preserve">plaćanje u neprekinutom razdoblju od 452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6D72C2" w:rsidR="00A17F45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877D3B">
        <w:t>5</w:t>
      </w:r>
      <w:r w:rsidR="00FC2727">
        <w:t xml:space="preserve">. </w:t>
      </w:r>
      <w:r w:rsidR="00877D3B">
        <w:t>travnja</w:t>
      </w:r>
      <w:r>
        <w:t xml:space="preserve"> 2017. (list </w:t>
      </w:r>
      <w:r w:rsidR="00877D3B">
        <w:t>14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2F1B45">
        <w:t xml:space="preserve">Iako je zastupnik po zakonu dužnika </w:t>
      </w:r>
      <w:r w:rsidR="00877D3B">
        <w:t xml:space="preserve">Nebojša Subanović </w:t>
      </w:r>
      <w:r w:rsidR="002F1B45">
        <w:t xml:space="preserve">uredno primio navedeni dopis uz zaključak ovoga suda od </w:t>
      </w:r>
      <w:r w:rsidR="00877D3B">
        <w:t>6</w:t>
      </w:r>
      <w:r w:rsidR="002F1B45">
        <w:t xml:space="preserve">. </w:t>
      </w:r>
      <w:r w:rsidR="0064317C">
        <w:t xml:space="preserve">travnja 2017. </w:t>
      </w:r>
      <w:r w:rsidR="002F1B45">
        <w:t>kojim se poziva na očitovanj</w:t>
      </w:r>
      <w:r w:rsidR="0064317C">
        <w:t>e na navode iz navedenog dopisa,</w:t>
      </w:r>
      <w:r w:rsidR="002F1B45">
        <w:t xml:space="preserve"> zastupnik po zakonu dužnika </w:t>
      </w:r>
      <w:r w:rsidR="0049560B">
        <w:t xml:space="preserve">Nebojša Subanović </w:t>
      </w:r>
      <w:r w:rsidR="00857324">
        <w:t xml:space="preserve">se </w:t>
      </w:r>
      <w:r w:rsidR="002F1B45">
        <w:t xml:space="preserve">nije u određenom roku, niti do danas, </w:t>
      </w:r>
      <w:r w:rsidR="00857324">
        <w:t xml:space="preserve">očitovao na navode iz navedenog dopisa. Osim toga, sud je, na temelju odredbe čl. 11. st.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  <w:r w:rsidR="00A17F45">
        <w:t xml:space="preserve"> 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B776FA">
        <w:t>, v.r.</w:t>
      </w:r>
    </w:p>
    <w:p w:rsidRDefault="00DC7311" w:rsidP="00F110C5" w:rsidR="00DC731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B776FA" w:rsidP="00B776FA" w:rsidR="00B776FA">
      <w:pPr>
        <w:autoSpaceDE w:val="false"/>
        <w:autoSpaceDN w:val="false"/>
        <w:adjustRightInd w:val="false"/>
        <w:jc w:val="both"/>
      </w:pPr>
    </w:p>
    <w:p w:rsidRDefault="00B776FA" w:rsidP="00B776FA" w:rsidR="00B776F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776FA" w:rsidP="00B776FA" w:rsidR="00F110C5" w:rsidRPr="00A17F45">
      <w:r>
        <w:t>Petra Čiček</w:t>
      </w:r>
    </w:p>
    <w:sectPr w:rsidSect="00B776FA" w:rsidR="00F110C5" w:rsidRPr="00A17F45"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2D579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C7311">
      <w:rPr>
        <w:sz w:val="24"/>
        <w:szCs w:val="24"/>
      </w:rPr>
      <w:t>2439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35161"/>
    <w:rsid w:val="0005307D"/>
    <w:rsid w:val="00060193"/>
    <w:rsid w:val="0006539F"/>
    <w:rsid w:val="00065B42"/>
    <w:rsid w:val="00082C15"/>
    <w:rsid w:val="000B22E7"/>
    <w:rsid w:val="000B2BB6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A762F"/>
    <w:rsid w:val="001D5119"/>
    <w:rsid w:val="001E2FD2"/>
    <w:rsid w:val="0021298E"/>
    <w:rsid w:val="00225613"/>
    <w:rsid w:val="00233208"/>
    <w:rsid w:val="00250A6E"/>
    <w:rsid w:val="00260C00"/>
    <w:rsid w:val="00263FC1"/>
    <w:rsid w:val="00277F7A"/>
    <w:rsid w:val="002817DE"/>
    <w:rsid w:val="00297908"/>
    <w:rsid w:val="002C3072"/>
    <w:rsid w:val="002D5087"/>
    <w:rsid w:val="002D5792"/>
    <w:rsid w:val="002D60CE"/>
    <w:rsid w:val="002F1494"/>
    <w:rsid w:val="002F1B45"/>
    <w:rsid w:val="002F7025"/>
    <w:rsid w:val="00302673"/>
    <w:rsid w:val="00341766"/>
    <w:rsid w:val="003757C5"/>
    <w:rsid w:val="003D0115"/>
    <w:rsid w:val="003D40F6"/>
    <w:rsid w:val="003D70DD"/>
    <w:rsid w:val="003F3702"/>
    <w:rsid w:val="003F63CE"/>
    <w:rsid w:val="004005AE"/>
    <w:rsid w:val="00400D27"/>
    <w:rsid w:val="004079DC"/>
    <w:rsid w:val="00412D47"/>
    <w:rsid w:val="0046518B"/>
    <w:rsid w:val="0049560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62F1"/>
    <w:rsid w:val="005C2B6C"/>
    <w:rsid w:val="005D088D"/>
    <w:rsid w:val="005F03BD"/>
    <w:rsid w:val="00606CC8"/>
    <w:rsid w:val="0064317C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5121"/>
    <w:rsid w:val="007929B2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77D3B"/>
    <w:rsid w:val="0089151C"/>
    <w:rsid w:val="008926A2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55C69"/>
    <w:rsid w:val="00973C2C"/>
    <w:rsid w:val="00985E86"/>
    <w:rsid w:val="00997AEB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B56AB"/>
    <w:rsid w:val="00AC0FE4"/>
    <w:rsid w:val="00AF5597"/>
    <w:rsid w:val="00B03687"/>
    <w:rsid w:val="00B07EF1"/>
    <w:rsid w:val="00B62E90"/>
    <w:rsid w:val="00B663C4"/>
    <w:rsid w:val="00B77471"/>
    <w:rsid w:val="00B776FA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34EF4"/>
    <w:rsid w:val="00C40A44"/>
    <w:rsid w:val="00C63030"/>
    <w:rsid w:val="00C70FDE"/>
    <w:rsid w:val="00C90682"/>
    <w:rsid w:val="00CC17F9"/>
    <w:rsid w:val="00CC7299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90FFE"/>
    <w:rsid w:val="00D92741"/>
    <w:rsid w:val="00DC15A0"/>
    <w:rsid w:val="00DC7311"/>
    <w:rsid w:val="00DD4C00"/>
    <w:rsid w:val="00DD5222"/>
    <w:rsid w:val="00DE0F86"/>
    <w:rsid w:val="00DE776F"/>
    <w:rsid w:val="00DF4DC2"/>
    <w:rsid w:val="00E0682D"/>
    <w:rsid w:val="00E1243F"/>
    <w:rsid w:val="00E222CE"/>
    <w:rsid w:val="00E24B5E"/>
    <w:rsid w:val="00E375B5"/>
    <w:rsid w:val="00E444EA"/>
    <w:rsid w:val="00E50DB1"/>
    <w:rsid w:val="00E757C5"/>
    <w:rsid w:val="00E83EA3"/>
    <w:rsid w:val="00E86664"/>
    <w:rsid w:val="00E871C9"/>
    <w:rsid w:val="00EA3D77"/>
    <w:rsid w:val="00EF3D26"/>
    <w:rsid w:val="00F110C5"/>
    <w:rsid w:val="00F2242B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St-2439/2016-11</izvorni_sadrzaj>
    <derivirana_varijabla naziv="DomainObject.Oznaka_1">St-2439/2016-11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Geo-Meteo j.d.o.o.</izvorni_sadrzaj>
    <derivirana_varijabla naziv="DomainObject.Predmet.ProtustrankaFormated_1">  Geo-Meteo j.d.o.o.</derivirana_varijabla>
  </DomainObject.Predmet.ProtustrankaFormated>
  <DomainObject.Predmet.ProtustrankaFormatedOIB>
    <izvorni_sadrzaj>  Geo-Meteo j.d.o.o., OIB 28794418821</izvorni_sadrzaj>
    <derivirana_varijabla naziv="DomainObject.Predmet.ProtustrankaFormatedOIB_1">  Geo-Meteo j.d.o.o., OIB 28794418821</derivirana_varijabla>
  </DomainObject.Predmet.ProtustrankaFormatedOIB>
  <DomainObject.Predmet.ProtustrankaFormatedWithAdress>
    <izvorni_sadrzaj> Geo-Meteo j.d.o.o., Poljana Zdenka Mikine 46, 10000 Zagreb</izvorni_sadrzaj>
    <derivirana_varijabla naziv="DomainObject.Predmet.ProtustrankaFormatedWithAdress_1"> Geo-Meteo j.d.o.o., Poljana Zdenka Mikine 46, 10000 Zagreb</derivirana_varijabla>
  </DomainObject.Predmet.ProtustrankaFormatedWithAdress>
  <DomainObject.Predmet.ProtustrankaFormatedWithAdressOIB>
    <izvorni_sadrzaj> Geo-Meteo j.d.o.o., OIB 28794418821, Poljana Zdenka Mikine 46, 10000 Zagreb</izvorni_sadrzaj>
    <derivirana_varijabla naziv="DomainObject.Predmet.ProtustrankaFormatedWithAdressOIB_1"> Geo-Meteo j.d.o.o., OIB 28794418821, Poljana Zdenka Mikine 46, 10000 Zagreb</derivirana_varijabla>
  </DomainObject.Predmet.ProtustrankaFormatedWithAdressOIB>
  <DomainObject.Predmet.ProtustrankaWithAdress>
    <izvorni_sadrzaj>Geo-Meteo j.d.o.o. Poljana Zdenka Mikine 46, 10000 Zagreb</izvorni_sadrzaj>
    <derivirana_varijabla naziv="DomainObject.Predmet.ProtustrankaWithAdress_1">Geo-Meteo j.d.o.o. Poljana Zdenka Mikine 46, 10000 Zagreb</derivirana_varijabla>
  </DomainObject.Predmet.ProtustrankaWithAdress>
  <DomainObject.Predmet.ProtustrankaWithAdressOIB>
    <izvorni_sadrzaj>Geo-Meteo j.d.o.o., OIB 28794418821, Poljana Zdenka Mikine 46, 10000 Zagreb</izvorni_sadrzaj>
    <derivirana_varijabla naziv="DomainObject.Predmet.ProtustrankaWithAdressOIB_1">Geo-Meteo j.d.o.o., OIB 28794418821, Poljana Zdenka Mikine 46, 10000 Zagreb</derivirana_varijabla>
  </DomainObject.Predmet.ProtustrankaWithAdressOIB>
  <DomainObject.Predmet.ProtustrankaNazivFormated>
    <izvorni_sadrzaj>Geo-Meteo j.d.o.o.</izvorni_sadrzaj>
    <derivirana_varijabla naziv="DomainObject.Predmet.ProtustrankaNazivFormated_1">Geo-Meteo j.d.o.o.</derivirana_varijabla>
  </DomainObject.Predmet.ProtustrankaNazivFormated>
  <DomainObject.Predmet.ProtustrankaNazivFormatedOIB>
    <izvorni_sadrzaj>Geo-Meteo j.d.o.o., OIB 28794418821</izvorni_sadrzaj>
    <derivirana_varijabla naziv="DomainObject.Predmet.ProtustrankaNazivFormatedOIB_1">Geo-Meteo j.d.o.o., OIB 28794418821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Geo-Meteo j.d.o.o.</item>
    </izvorni_sadrzaj>
    <derivirana_varijabla naziv="DomainObject.Predmet.ProtuStrankaListFormated_1">
      <item>Geo-Meteo j.d.o.o.</item>
    </derivirana_varijabla>
  </DomainObject.Predmet.ProtuStrankaListFormated>
  <DomainObject.Predmet.ProtuStrankaListFormatedOIB>
    <izvorni_sadrzaj>
      <item>Geo-Meteo j.d.o.o., OIB 28794418821</item>
    </izvorni_sadrzaj>
    <derivirana_varijabla naziv="DomainObject.Predmet.ProtuStrankaListFormatedOIB_1">
      <item>Geo-Meteo j.d.o.o., OIB 28794418821</item>
    </derivirana_varijabla>
  </DomainObject.Predmet.ProtuStrankaListFormatedOIB>
  <DomainObject.Predmet.ProtuStrankaListFormatedWithAdress>
    <izvorni_sadrzaj>
      <item>Geo-Meteo j.d.o.o., Poljana Zdenka Mikine 46, 10000 Zagreb</item>
    </izvorni_sadrzaj>
    <derivirana_varijabla naziv="DomainObject.Predmet.ProtuStrankaListFormatedWithAdress_1">
      <item>Geo-Meteo j.d.o.o., Poljana Zdenka Mikine 46, 10000 Zagreb</item>
    </derivirana_varijabla>
  </DomainObject.Predmet.ProtuStrankaListFormatedWithAdress>
  <DomainObject.Predmet.ProtuStrankaListFormatedWithAdressOIB>
    <izvorni_sadrzaj>
      <item>Geo-Meteo j.d.o.o., OIB 28794418821, Poljana Zdenka Mikine 46, 10000 Zagreb</item>
    </izvorni_sadrzaj>
    <derivirana_varijabla naziv="DomainObject.Predmet.ProtuStrankaListFormatedWithAdressOIB_1">
      <item>Geo-Meteo j.d.o.o., OIB 28794418821, Poljana Zdenka Mikine 46, 10000 Zagreb</item>
    </derivirana_varijabla>
  </DomainObject.Predmet.ProtuStrankaListFormatedWithAdressOIB>
  <DomainObject.Predmet.ProtuStrankaListNazivFormated>
    <izvorni_sadrzaj>
      <item>Geo-Meteo j.d.o.o.</item>
    </izvorni_sadrzaj>
    <derivirana_varijabla naziv="DomainObject.Predmet.ProtuStrankaListNazivFormated_1">
      <item>Geo-Meteo j.d.o.o.</item>
    </derivirana_varijabla>
  </DomainObject.Predmet.ProtuStrankaListNazivFormated>
  <DomainObject.Predmet.ProtuStrankaListNazivFormatedOIB>
    <izvorni_sadrzaj>
      <item>Geo-Meteo j.d.o.o., OIB 28794418821</item>
    </izvorni_sadrzaj>
    <derivirana_varijabla naziv="DomainObject.Predmet.ProtuStrankaListNazivFormatedOIB_1">
      <item>Geo-Meteo j.d.o.o., OIB 28794418821</item>
    </derivirana_varijabla>
  </DomainObject.Predmet.ProtuStrankaListNazivFormatedOIB>
  <DomainObject.Predmet.OstaliListFormated>
    <izvorni_sadrzaj>
      <item>ERSTE&amp;STEIERMÄRKISCHE BANKA dioničko društvo</item>
      <item>Nebojša Subanović</item>
    </izvorni_sadrzaj>
    <derivirana_varijabla naziv="DomainObject.Predmet.OstaliListFormated_1">
      <item>ERSTE&amp;STEIERMÄRKISCHE BANKA dioničko društvo</item>
      <item>Nebojša Subanović</item>
    </derivirana_varijabla>
  </DomainObject.Predmet.OstaliListFormated>
  <DomainObject.Predmet.OstaliListFormatedOIB>
    <izvorni_sadrzaj>
      <item>ERSTE&amp;STEIERMÄRKISCHE BANKA dioničko društvo, OIB 23057039320</item>
      <item>Nebojša Subanović, OIB 99460307040</item>
    </izvorni_sadrzaj>
    <derivirana_varijabla naziv="DomainObject.Predmet.OstaliListFormatedOIB_1">
      <item>ERSTE&amp;STEIERMÄRKISCHE BANKA dioničko društvo, OIB 23057039320</item>
      <item>Nebojša Subanović, OIB 99460307040</item>
    </derivirana_varijabla>
  </DomainObject.Predmet.OstaliListFormatedOIB>
  <DomainObject.Predmet.OstaliListFormatedWithAdress>
    <izvorni_sadrzaj>
      <item>ERSTE&amp;STEIERMÄRKISCHE BANKA dioničko društvo, Jadranski Trg 3/a, 51000 Rijeka</item>
      <item>Nebojša Subanović, Poljana Zdenka Mikine 46, 10000 Zagreb</item>
    </izvorni_sadrzaj>
    <derivirana_varijabla naziv="DomainObject.Predmet.OstaliListFormatedWithAdress_1">
      <item>ERSTE&amp;STEIERMÄRKISCHE BANKA dioničko društvo, Jadranski Trg 3/a, 51000 Rijeka</item>
      <item>Nebojša Subanović, Poljana Zdenka Mikine 46,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Nebojša Subanović, OIB 99460307040, Poljana Zdenka Mikine 46, 10000 Zagreb</item>
    </izvorni_sadrzaj>
    <derivirana_varijabla naziv="DomainObject.Predmet.OstaliListFormatedWithAdressOIB_1">
      <item>ERSTE&amp;STEIERMÄRKISCHE BANKA dioničko društvo, OIB 23057039320, Jadranski Trg 3/a, 51000 Rijeka</item>
      <item>Nebojša Subanović, OIB 99460307040, Poljana Zdenka Mikine 46, 10000 Zagreb</item>
    </derivirana_varijabla>
  </DomainObject.Predmet.OstaliListFormatedWithAdressOIB>
  <DomainObject.Predmet.OstaliListNazivFormated>
    <izvorni_sadrzaj>
      <item>ERSTE&amp;STEIERMÄRKISCHE BANKA dioničko društvo</item>
      <item>Nebojša Subanović</item>
    </izvorni_sadrzaj>
    <derivirana_varijabla naziv="DomainObject.Predmet.OstaliListNazivFormated_1">
      <item>ERSTE&amp;STEIERMÄRKISCHE BANKA dioničko društvo</item>
      <item>Nebojša Subanović</item>
    </derivirana_varijabla>
  </DomainObject.Predmet.OstaliListNazivFormated>
  <DomainObject.Predmet.OstaliListNazivFormatedOIB>
    <izvorni_sadrzaj>
      <item>ERSTE&amp;STEIERMÄRKISCHE BANKA dioničko društvo, OIB 23057039320</item>
      <item>Nebojša Subanović, OIB 99460307040</item>
    </izvorni_sadrzaj>
    <derivirana_varijabla naziv="DomainObject.Predmet.OstaliListNazivFormatedOIB_1">
      <item>ERSTE&amp;STEIERMÄRKISCHE BANKA dioničko društvo, OIB 23057039320</item>
      <item>Nebojša Subanović, OIB 99460307040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St-2439/2016-11</izvorni_sadrzaj>
    <derivirana_varijabla naziv="DomainObject.PoslovniBrojDokumenta_1">St-2439/2016-11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Geo-Meteo j.d.o.o.</izvorni_sadrzaj>
    <derivirana_varijabla naziv="DomainObject.Predmet.ProtustrankaIDrugi_1">Geo-Meteo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Geo-Meteo j.d.o.o., OIB 28794418821, Poljana Zdenka Mikine 46, 10000 Zagreb</izvorni_sadrzaj>
    <derivirana_varijabla naziv="DomainObject.Predmet.ProtustrankaIDrugiAdressOIB_1">Geo-Meteo j.d.o.o., OIB 28794418821,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Geo-Meteo j.d.o.o.</item>
      <item>ERSTE&amp;STEIERMÄRKISCHE BANKA dioničko društvo</item>
      <item>Nebojša Subanović</item>
    </izvorni_sadrzaj>
    <derivirana_varijabla naziv="DomainObject.Predmet.SudioniciListNaziv_1">
      <item>FINA Regionalni centar Zagreb</item>
      <item>Geo-Meteo j.d.o.o.</item>
      <item>ERSTE&amp;STEIERMÄRKISCHE BANKA dioničko društvo</item>
      <item>Nebojša Subanović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izvorni_sadrzaj>
    <derivirana_varijabla naziv="DomainObject.Predmet.SudioniciListAdressOIB_1"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28794418821</item>
      <item>, OIB 23057039320</item>
      <item>, OIB 99460307040</item>
    </izvorni_sadrzaj>
    <derivirana_varijabla naziv="DomainObject.Predmet.SudioniciListNazivOIB_1">
      <item>, OIB 85821130368</item>
      <item>, OIB 28794418821</item>
      <item>, OIB 23057039320</item>
      <item>, OIB 99460307040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DBE48-9A60-4C27-9FE2-4CE0F7562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5241</properties:Characters>
  <properties:Lines>98</properties:Lines>
  <properties:Paragraphs>27</properties:Paragraphs>
  <properties:TotalTime>152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2017-06-01T12:01:00Z</cp:lastPrinted>
  <dcterms:modified xmlns:xsi="http://www.w3.org/2001/XMLSchema-instance" xsi:type="dcterms:W3CDTF">2017-06-01T12:01:00Z</dcterms:modified>
  <cp:revision>139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St-2439/2016-11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