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2c7e" w14:paraId="ccf2c7e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61279E">
        <w:rPr>
          <w:szCs w:val="24"/>
        </w:rPr>
        <w:t xml:space="preserve"> </w:t>
      </w:r>
      <w:r w:rsidR="00AC17DA">
        <w:rPr>
          <w:szCs w:val="24"/>
        </w:rPr>
        <w:t xml:space="preserve"> VIP TRANSFERS j. d. o. o. za prijevoz, trgovinu, usluge i turistička agencija, OIB:53399011945 sa sjedištem u Guiseppe Tromba 56 A, Šišan, </w:t>
      </w:r>
      <w:r w:rsidR="00373D9A" w:rsidRPr="004D436D">
        <w:rPr>
          <w:szCs w:val="24"/>
        </w:rPr>
        <w:t xml:space="preserve">dana </w:t>
      </w:r>
      <w:r w:rsidR="00AC17DA">
        <w:rPr>
          <w:szCs w:val="24"/>
        </w:rPr>
        <w:t>24</w:t>
      </w:r>
      <w:r w:rsidR="0061279E">
        <w:rPr>
          <w:szCs w:val="24"/>
        </w:rPr>
        <w:t xml:space="preserve">. </w:t>
      </w:r>
      <w:r w:rsidR="00286C18" w:rsidRPr="004D436D">
        <w:rPr>
          <w:szCs w:val="24"/>
        </w:rPr>
        <w:t xml:space="preserve">lipnja </w:t>
      </w:r>
      <w:r w:rsidR="00BB41C8">
        <w:rPr>
          <w:szCs w:val="24"/>
        </w:rPr>
        <w:t>2016.,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824937">
        <w:rPr>
          <w:szCs w:val="24"/>
        </w:rPr>
        <w:t>31. ožujka</w:t>
      </w:r>
      <w:r w:rsidR="00C84A03" w:rsidRPr="004D436D">
        <w:rPr>
          <w:szCs w:val="24"/>
        </w:rPr>
        <w:t xml:space="preserve"> 2016. </w:t>
      </w:r>
      <w:r w:rsidRPr="004D436D">
        <w:rPr>
          <w:szCs w:val="24"/>
        </w:rPr>
        <w:t xml:space="preserve">za provedbu skraćenoga stečajnog postupka nad dužnikom </w:t>
      </w:r>
      <w:r w:rsidR="00824937">
        <w:rPr>
          <w:szCs w:val="24"/>
        </w:rPr>
        <w:t>VIP TRANSFERS j. d. o. o. za prijevoz, trgovinu, usluge i turistička agencija, OIB:53399011945 sa sjedištem u Guiseppe Tromba 56 A, Šišan.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824937">
        <w:t>31.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="0061279E">
        <w:t xml:space="preserve">5. veljače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824937">
        <w:t>11.313,37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73D9A" w:rsidP="003864E3" w:rsidR="00BB41C8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824937">
        <w:t>24</w:t>
      </w:r>
      <w:r w:rsidR="0061279E">
        <w:t xml:space="preserve">. lipnja 2016. </w:t>
      </w:r>
      <w:r w:rsidRPr="004D436D">
        <w:t xml:space="preserve">dužnik </w:t>
      </w:r>
      <w:r w:rsidR="009D7926">
        <w:t xml:space="preserve">je izvijestio ovaj Sud </w:t>
      </w:r>
      <w:r w:rsidR="00BB41C8">
        <w:t xml:space="preserve">da više nema nepodmirenih obveza, te je u </w:t>
      </w:r>
      <w:r w:rsidR="00824937">
        <w:t xml:space="preserve">prilog tome dostavio i </w:t>
      </w:r>
      <w:r w:rsidR="00BB41C8">
        <w:t>Potvrd</w:t>
      </w:r>
      <w:r w:rsidR="00824937">
        <w:t>u</w:t>
      </w:r>
      <w:r w:rsidR="00BB41C8">
        <w:t xml:space="preserve"> FINA-e od 1</w:t>
      </w:r>
      <w:r w:rsidR="00824937">
        <w:t>5</w:t>
      </w:r>
      <w:r w:rsidR="00BB41C8">
        <w:t xml:space="preserve">. lipnja 2016.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 xml:space="preserve">Potvrde FINA-e, Pula o blokadi računa i novčanih sredstava ovršenika proizlazi da isti na dan </w:t>
      </w:r>
      <w:r w:rsidR="00824937">
        <w:t>15</w:t>
      </w:r>
      <w:r w:rsidR="00BB41C8">
        <w:t xml:space="preserve">. lipnja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 w:rsidR="00824937">
        <w:t>77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BB41C8">
        <w:t>2</w:t>
      </w:r>
      <w:r w:rsidR="00824937">
        <w:t>4</w:t>
      </w:r>
      <w:r w:rsidR="004D436D" w:rsidRPr="004D436D">
        <w:t xml:space="preserve">. lipnja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9676BB" w:rsidP="009676BB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864E3">
        <w:t xml:space="preserve">  </w:t>
      </w:r>
      <w:r w:rsidR="004D436D" w:rsidRPr="004D436D">
        <w:t>Sutkinja</w:t>
      </w:r>
    </w:p>
    <w:p w:rsidRDefault="009676BB" w:rsidP="009676BB" w:rsidR="00833DED" w:rsidRPr="004D436D">
      <w:pPr>
        <w:tabs>
          <w:tab w:pos="0" w:val="left"/>
        </w:tabs>
      </w:pPr>
      <w:r>
        <w:t xml:space="preserve">Merlina Klišmanić                                                                                             </w:t>
      </w:r>
      <w:r w:rsidR="00C84A03" w:rsidRPr="004D436D">
        <w:t>Ana Markač</w:t>
      </w:r>
      <w:r>
        <w:t>, v.r.</w:t>
      </w:r>
    </w:p>
    <w:p w:rsidRDefault="00833DED" w:rsidP="00833DED" w:rsidR="00833DED" w:rsidRP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BB41C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937" w:rsidP="00824937" w:rsidR="0071049C" w:rsidRPr="00824937">
    <w:pPr>
      <w:rPr>
        <w:sz w:val="22"/>
        <w:szCs w:val="22"/>
      </w:rPr>
    </w:pPr>
    <w:r>
      <w:t xml:space="preserve">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0E4CA8">
      <w:rPr>
        <w:noProof/>
      </w:rPr>
      <w:t>2</w:t>
    </w:r>
    <w:r w:rsidR="00580B8F">
      <w:fldChar w:fldCharType="end"/>
    </w:r>
    <w:r w:rsidR="00580B8F">
      <w:t xml:space="preserve">      </w:t>
    </w:r>
    <w:r w:rsidR="00580B8F">
      <w:tab/>
    </w:r>
    <w:r>
      <w:t xml:space="preserve">                           </w:t>
    </w:r>
    <w:r w:rsidR="004D436D">
      <w:rPr>
        <w:sz w:val="22"/>
        <w:szCs w:val="22"/>
      </w:rPr>
      <w:t>Poslovni broj 2</w:t>
    </w:r>
    <w:r w:rsidR="00580B8F" w:rsidRPr="00C84A03">
      <w:rPr>
        <w:sz w:val="22"/>
        <w:szCs w:val="22"/>
      </w:rPr>
      <w:t xml:space="preserve"> St-</w:t>
    </w:r>
    <w:r>
      <w:rPr>
        <w:sz w:val="22"/>
        <w:szCs w:val="22"/>
      </w:rPr>
      <w:t>599/16-7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AC17DA">
      <w:rPr>
        <w:sz w:val="22"/>
        <w:szCs w:val="22"/>
      </w:rPr>
      <w:t>Poslovni broj: 2 St-599/16-7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0E4CA8"/>
    <w:rsid w:val="0026675B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80B8F"/>
    <w:rsid w:val="005F1516"/>
    <w:rsid w:val="0061279E"/>
    <w:rsid w:val="006315D3"/>
    <w:rsid w:val="0064713E"/>
    <w:rsid w:val="00650A68"/>
    <w:rsid w:val="007B1670"/>
    <w:rsid w:val="00824937"/>
    <w:rsid w:val="00833DED"/>
    <w:rsid w:val="009414A5"/>
    <w:rsid w:val="009676BB"/>
    <w:rsid w:val="009D7926"/>
    <w:rsid w:val="00AC17DA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TRANSFERS j.d.o.o., ŠIŠAN</izvorni_sadrzaj>
    <derivirana_varijabla naziv="DomainObject.Predmet.ProtustrankaFormated_1">  VIP TRANSFERS j.d.o.o., ŠIŠAN</derivirana_varijabla>
  </DomainObject.Predmet.ProtustrankaFormated>
  <DomainObject.Predmet.ProtustrankaFormatedOIB>
    <izvorni_sadrzaj>  VIP TRANSFERS j.d.o.o., ŠIŠAN, OIB 53399011945</izvorni_sadrzaj>
    <derivirana_varijabla naziv="DomainObject.Predmet.ProtustrankaFormatedOIB_1">  VIP TRANSFERS j.d.o.o., ŠIŠAN, OIB 53399011945</derivirana_varijabla>
  </DomainObject.Predmet.ProtustrankaFormatedOIB>
  <DomainObject.Predmet.ProtustrankaFormatedWithAdress>
    <izvorni_sadrzaj> VIP TRANSFERS j.d.o.o., ŠIŠAN, Giuseppe Tromba 56 A, 52100 Šišan</izvorni_sadrzaj>
    <derivirana_varijabla naziv="DomainObject.Predmet.ProtustrankaFormatedWithAdress_1"> VIP TRANSFERS j.d.o.o., ŠIŠAN, Giuseppe Tromba 56 A, 52100 Šišan</derivirana_varijabla>
  </DomainObject.Predmet.ProtustrankaFormatedWithAdress>
  <DomainObject.Predmet.ProtustrankaFormatedWithAdressOIB>
    <izvorni_sadrzaj> VIP TRANSFERS j.d.o.o., ŠIŠAN, OIB 53399011945, Giuseppe Tromba 56 A, 52100 Šišan</izvorni_sadrzaj>
    <derivirana_varijabla naziv="DomainObject.Predmet.ProtustrankaFormatedWithAdressOIB_1"> VIP TRANSFERS j.d.o.o., ŠIŠAN, OIB 53399011945, Giuseppe Tromba 56 A, 52100 Šišan</derivirana_varijabla>
  </DomainObject.Predmet.ProtustrankaFormatedWithAdressOIB>
  <DomainObject.Predmet.ProtustrankaWithAdress>
    <izvorni_sadrzaj>VIP TRANSFERS j.d.o.o., ŠIŠAN Giuseppe Tromba 56 A, 52100 Šišan</izvorni_sadrzaj>
    <derivirana_varijabla naziv="DomainObject.Predmet.ProtustrankaWithAdress_1">VIP TRANSFERS j.d.o.o., ŠIŠAN Giuseppe Tromba 56 A, 52100 Šišan</derivirana_varijabla>
  </DomainObject.Predmet.ProtustrankaWithAdress>
  <DomainObject.Predmet.ProtustrankaWithAdressOIB>
    <izvorni_sadrzaj>VIP TRANSFERS j.d.o.o., ŠIŠAN, OIB 53399011945, Giuseppe Tromba 56 A, 52100 Šišan</izvorni_sadrzaj>
    <derivirana_varijabla naziv="DomainObject.Predmet.ProtustrankaWithAdressOIB_1">VIP TRANSFERS j.d.o.o., ŠIŠAN, OIB 53399011945, Giuseppe Tromba 56 A, 52100 Šišan</derivirana_varijabla>
  </DomainObject.Predmet.ProtustrankaWithAdressOIB>
  <DomainObject.Predmet.ProtustrankaNazivFormated>
    <izvorni_sadrzaj>VIP TRANSFERS j.d.o.o., ŠIŠAN</izvorni_sadrzaj>
    <derivirana_varijabla naziv="DomainObject.Predmet.ProtustrankaNazivFormated_1">VIP TRANSFERS j.d.o.o., ŠIŠAN</derivirana_varijabla>
  </DomainObject.Predmet.ProtustrankaNazivFormated>
  <DomainObject.Predmet.ProtustrankaNazivFormatedOIB>
    <izvorni_sadrzaj>VIP TRANSFERS j.d.o.o., ŠIŠAN, OIB 53399011945</izvorni_sadrzaj>
    <derivirana_varijabla naziv="DomainObject.Predmet.ProtustrankaNazivFormatedOIB_1">VIP TRANSFERS j.d.o.o., ŠIŠAN, OIB 53399011945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TRANSFERS j.d.o.o., ŠIŠAN</item>
    </izvorni_sadrzaj>
    <derivirana_varijabla naziv="DomainObject.Predmet.ProtuStrankaListFormated_1">
      <item>VIP TRANSFERS j.d.o.o., ŠIŠAN</item>
    </derivirana_varijabla>
  </DomainObject.Predmet.ProtuStrankaListFormated>
  <DomainObject.Predmet.ProtuStrankaListFormatedOIB>
    <izvorni_sadrzaj>
      <item>VIP TRANSFERS j.d.o.o., ŠIŠAN, OIB 53399011945</item>
    </izvorni_sadrzaj>
    <derivirana_varijabla naziv="DomainObject.Predmet.ProtuStrankaListFormatedOIB_1">
      <item>VIP TRANSFERS j.d.o.o., ŠIŠAN, OIB 53399011945</item>
    </derivirana_varijabla>
  </DomainObject.Predmet.ProtuStrankaListFormatedOIB>
  <DomainObject.Predmet.ProtuStrankaListFormatedWithAdress>
    <izvorni_sadrzaj>
      <item>VIP TRANSFERS j.d.o.o., ŠIŠAN, Giuseppe Tromba 56 A, 52100 Šišan</item>
    </izvorni_sadrzaj>
    <derivirana_varijabla naziv="DomainObject.Predmet.ProtuStrankaListFormatedWithAdress_1">
      <item>VIP TRANSFERS j.d.o.o., ŠIŠAN, Giuseppe Tromba 56 A, 52100 Šišan</item>
    </derivirana_varijabla>
  </DomainObject.Predmet.ProtuStrankaListFormatedWithAdress>
  <DomainObject.Predmet.ProtuStrankaListFormatedWithAdressOIB>
    <izvorni_sadrzaj>
      <item>VIP TRANSFERS j.d.o.o., ŠIŠAN, OIB 53399011945, Giuseppe Tromba 56 A, 52100 Šišan</item>
    </izvorni_sadrzaj>
    <derivirana_varijabla naziv="DomainObject.Predmet.ProtuStrankaListFormatedWithAdressOIB_1">
      <item>VIP TRANSFERS j.d.o.o., ŠIŠAN, OIB 53399011945, Giuseppe Tromba 56 A, 52100 Šišan</item>
    </derivirana_varijabla>
  </DomainObject.Predmet.ProtuStrankaListFormatedWithAdressOIB>
  <DomainObject.Predmet.ProtuStrankaListNazivFormated>
    <izvorni_sadrzaj>
      <item>VIP TRANSFERS j.d.o.o., ŠIŠAN</item>
    </izvorni_sadrzaj>
    <derivirana_varijabla naziv="DomainObject.Predmet.ProtuStrankaListNazivFormated_1">
      <item>VIP TRANSFERS j.d.o.o., ŠIŠAN</item>
    </derivirana_varijabla>
  </DomainObject.Predmet.ProtuStrankaListNazivFormated>
  <DomainObject.Predmet.ProtuStrankaListNazivFormatedOIB>
    <izvorni_sadrzaj>
      <item>VIP TRANSFERS j.d.o.o., ŠIŠAN, OIB 53399011945</item>
    </izvorni_sadrzaj>
    <derivirana_varijabla naziv="DomainObject.Predmet.ProtuStrankaListNazivFormatedOIB_1">
      <item>VIP TRANSFERS j.d.o.o., ŠIŠAN, OIB 53399011945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TRANSFERS j.d.o.o., ŠIŠAN</izvorni_sadrzaj>
    <derivirana_varijabla naziv="DomainObject.Predmet.ProtustrankaIDrugi_1">VIP TRANSFERS j.d.o.o., ŠIŠAN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TRANSFERS j.d.o.o., ŠIŠAN, OIB 53399011945, Giuseppe Tromba 56 A, 52100 Šišan</izvorni_sadrzaj>
    <derivirana_varijabla naziv="DomainObject.Predmet.ProtustrankaIDrugiAdressOIB_1">VIP TRANSFERS j.d.o.o., ŠIŠAN, OIB 53399011945, Giuseppe Tromba 56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TRANSFERS j.d.o.o., ŠIŠAN</item>
    </izvorni_sadrzaj>
    <derivirana_varijabla naziv="DomainObject.Predmet.SudioniciListNaziv_1">
      <item>FINANCIJSKA AGENCIJA, RC RIJEKA, PODRUŽNICA PULA, PULA</item>
      <item>VIP TRANSFERS j.d.o.o., ŠIŠAN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TRANSFERS j.d.o.o., ŠIŠAN, OIB 53399011945, Giuseppe Tromba 56 A,52100 Šišan</item>
    </izvorni_sadrzaj>
    <derivirana_varijabla naziv="DomainObject.Predmet.SudioniciListAdressOIB_1">
      <item>FINANCIJSKA AGENCIJA, RC RIJEKA, PODRUŽNICA PULA, PULA, OIB 85821130368, Giardini 5,52100 Pula</item>
      <item>VIP TRANSFERS j.d.o.o., ŠIŠAN, OIB 53399011945, Giuseppe Tromba 56 A,52100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53399011945</item>
    </izvorni_sadrzaj>
    <derivirana_varijabla naziv="DomainObject.Predmet.SudioniciListNazivOIB_1">
      <item>, OIB 85821130368</item>
      <item>, OIB 53399011945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86B1A-8A79-488D-B280-A4471A269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2947</properties:Characters>
  <properties:Lines>75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2016-06-24T11:15:00Z</dcterms:created>
  <dc:creator>Tina Grgas</dc:creator>
  <cp:lastModifiedBy>Merlina Klišmanić</cp:lastModifiedBy>
  <cp:lastPrinted>2016-06-24T11:21:00Z</cp:lastPrinted>
  <dcterms:modified xmlns:xsi="http://www.w3.org/2001/XMLSchema-instance" xsi:type="dcterms:W3CDTF">2016-06-27T07:50:00Z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