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e2e7" w14:paraId="84ce2e7" w:rsidRDefault="0025773B" w:rsidP="00B54A69" w:rsidR="003A7EC8">
      <w:pPr>
        <w:jc w:val="both"/>
        <w15:collapsed w:val="false"/>
      </w:pPr>
      <w:bookmarkStart w:name="_GoBack" w:id="0"/>
      <w:bookmarkEnd w:id="0"/>
      <w:r>
        <w:tab/>
      </w:r>
      <w:r>
        <w:tab/>
      </w:r>
      <w:r>
        <w:tab/>
      </w:r>
      <w:r>
        <w:tab/>
      </w:r>
      <w:r>
        <w:tab/>
      </w:r>
      <w:r>
        <w:tab/>
      </w:r>
      <w:r>
        <w:tab/>
      </w:r>
      <w:r>
        <w:tab/>
      </w:r>
      <w:r>
        <w:tab/>
        <w:t>14 St-</w:t>
      </w:r>
      <w:r w:rsidR="005B6F76">
        <w:t>4</w:t>
      </w:r>
      <w:r w:rsidR="000E0F64">
        <w:t>2</w:t>
      </w:r>
      <w:r w:rsidR="00D9352F">
        <w:t>1</w:t>
      </w:r>
      <w:r>
        <w:t>/1</w:t>
      </w:r>
      <w:r w:rsidR="000E0F64">
        <w:t>6</w:t>
      </w:r>
      <w:r>
        <w:t>-</w:t>
      </w:r>
      <w:r w:rsidR="00B17881">
        <w:t>110</w:t>
      </w:r>
    </w:p>
    <w:p w:rsidRDefault="00874D71" w:rsidP="00874D71" w:rsidR="00874D71">
      <w:r>
        <w:rPr>
          <w:rStyle w:val="Naglaeno"/>
        </w:rPr>
        <w:t xml:space="preserve">             </w:t>
      </w:r>
      <w:r w:rsidR="00F874D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8D26F5" w:rsidP="003A7EC8" w:rsidR="008D26F5">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F91325" w:rsidP="00B54A69"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0E0F64" w:rsidRPr="000E0F64">
        <w:rPr>
          <w:bCs/>
        </w:rPr>
        <w:t>DEMIRX d.o.o. za proizvodnju i trgovinu u stečaju, Vukovar, Trpinjska cesta 51, MBS 030013884, OIB 34623087422</w:t>
      </w:r>
      <w:r w:rsidRPr="00D53A3A">
        <w:rPr>
          <w:bCs/>
        </w:rPr>
        <w:t>,</w:t>
      </w:r>
      <w:r>
        <w:t xml:space="preserve"> dana </w:t>
      </w:r>
      <w:r w:rsidR="000E0F64">
        <w:t>1</w:t>
      </w:r>
      <w:r>
        <w:t xml:space="preserve">. </w:t>
      </w:r>
      <w:r w:rsidR="00B17881">
        <w:t>lipnj</w:t>
      </w:r>
      <w:r w:rsidR="00A80C48">
        <w:t>a</w:t>
      </w:r>
      <w:r w:rsidR="00BB746F">
        <w:t xml:space="preserve"> </w:t>
      </w:r>
      <w:r>
        <w:t>201</w:t>
      </w:r>
      <w:r w:rsidR="000E0F64">
        <w:t>7</w:t>
      </w:r>
      <w:r>
        <w:t xml:space="preserve">. </w:t>
      </w:r>
    </w:p>
    <w:p w:rsidRDefault="00071835" w:rsidP="003A7EC8" w:rsidR="00071835">
      <w:pPr>
        <w:jc w:val="both"/>
      </w:pPr>
    </w:p>
    <w:p w:rsidRDefault="008D26F5" w:rsidP="003A7EC8" w:rsidR="008D26F5">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8D26F5" w:rsidP="003A7EC8" w:rsidR="008D26F5">
      <w:pPr>
        <w:jc w:val="both"/>
      </w:pPr>
    </w:p>
    <w:p w:rsidRDefault="0052008A" w:rsidP="000E0F64" w:rsidR="00881A85" w:rsidRPr="00AB5190">
      <w:pPr>
        <w:numPr>
          <w:ilvl w:val="0"/>
          <w:numId w:val="6"/>
        </w:numPr>
        <w:jc w:val="both"/>
        <w:rPr>
          <w:lang w:eastAsia="zh-CN"/>
        </w:rPr>
      </w:pPr>
      <w:r>
        <w:t>Kupc</w:t>
      </w:r>
      <w:r w:rsidR="001470E8">
        <w:t>u</w:t>
      </w:r>
      <w:r>
        <w:t xml:space="preserve"> </w:t>
      </w:r>
      <w:r w:rsidR="000E0F64" w:rsidRPr="000E0F64">
        <w:rPr>
          <w:bCs/>
        </w:rPr>
        <w:t>CERERA</w:t>
      </w:r>
      <w:r w:rsidR="00B17881">
        <w:rPr>
          <w:bCs/>
        </w:rPr>
        <w:t xml:space="preserve"> </w:t>
      </w:r>
      <w:r w:rsidR="000E0F64" w:rsidRPr="000E0F64">
        <w:rPr>
          <w:bCs/>
        </w:rPr>
        <w:t>AGRO d.o.o. J. J. Strossmayera 5A, 5B, Vukovar, OIB 14513216043</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u zk.ul.br</w:t>
      </w:r>
      <w:r w:rsidR="00874D71">
        <w:rPr>
          <w:lang w:eastAsia="zh-CN"/>
        </w:rPr>
        <w:t>.</w:t>
      </w:r>
      <w:r w:rsidR="00AB5190">
        <w:rPr>
          <w:lang w:eastAsia="zh-CN"/>
        </w:rPr>
        <w:t xml:space="preserve"> </w:t>
      </w:r>
      <w:r w:rsidR="00B17881" w:rsidRPr="00DA66EC">
        <w:t>2342, k.o. Borovo Naselje, kč.br. 2542, zgrada mješovite uporabe br. 51</w:t>
      </w:r>
      <w:r w:rsidR="00B17881">
        <w:t>,</w:t>
      </w:r>
      <w:r w:rsidR="00B17881" w:rsidRPr="00DA66EC">
        <w:t xml:space="preserve"> Trpinjska cesta</w:t>
      </w:r>
      <w:r w:rsidR="00B17881">
        <w:t>, površine 334 m</w:t>
      </w:r>
      <w:r w:rsidR="00B17881">
        <w:rPr>
          <w:vertAlign w:val="superscript"/>
        </w:rPr>
        <w:t>2</w:t>
      </w:r>
      <w:r w:rsidR="00B17881">
        <w:t>, dvorište Trpinjska cesta, površine 925 m</w:t>
      </w:r>
      <w:r w:rsidR="00B17881">
        <w:rPr>
          <w:vertAlign w:val="superscript"/>
        </w:rPr>
        <w:t>2</w:t>
      </w:r>
      <w:r w:rsidR="00B17881">
        <w:t>, ukupno 1259 m</w:t>
      </w:r>
      <w:r w:rsidR="00B17881">
        <w:rPr>
          <w:vertAlign w:val="superscript"/>
        </w:rPr>
        <w:t>2</w:t>
      </w:r>
      <w:r w:rsidR="00B17881" w:rsidRPr="00DA66EC">
        <w:t>, Trpinjska cesta</w:t>
      </w:r>
      <w:r w:rsidR="00B17881">
        <w:t xml:space="preserve"> 51</w:t>
      </w:r>
      <w:r w:rsidR="00881A85" w:rsidRPr="00874D71">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024186" w:rsidR="0025773B">
      <w:pPr>
        <w:numPr>
          <w:ilvl w:val="0"/>
          <w:numId w:val="6"/>
        </w:numPr>
        <w:jc w:val="both"/>
      </w:pPr>
      <w:r>
        <w:t>Općinsko</w:t>
      </w:r>
      <w:r w:rsidR="00125555">
        <w:t>m</w:t>
      </w:r>
      <w:r>
        <w:t xml:space="preserve"> sud</w:t>
      </w:r>
      <w:r w:rsidR="00125555">
        <w:t>u</w:t>
      </w:r>
      <w:r>
        <w:t xml:space="preserve"> u </w:t>
      </w:r>
      <w:r w:rsidR="0032796E">
        <w:t>Vukovaru</w:t>
      </w:r>
      <w:r w:rsidR="00125555">
        <w:t xml:space="preserve"> Zemljišno knjižnom odjelu </w:t>
      </w:r>
      <w:r>
        <w:t>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125555" w:rsidR="004B135F">
      <w:pPr>
        <w:ind w:firstLine="720" w:left="720"/>
      </w:pPr>
      <w:r>
        <w:t>Na listu „</w:t>
      </w:r>
      <w:r w:rsidR="005F2261">
        <w:t>B</w:t>
      </w:r>
      <w:r>
        <w:t>“ -</w:t>
      </w:r>
      <w:r w:rsidR="005F2261">
        <w:t xml:space="preserve"> Vlastovnica</w:t>
      </w:r>
    </w:p>
    <w:p w:rsidRDefault="00125555" w:rsidP="00125555" w:rsidR="00125555">
      <w:pPr>
        <w:ind w:left="1418"/>
        <w:jc w:val="both"/>
      </w:pPr>
    </w:p>
    <w:p w:rsidRDefault="00204D1E" w:rsidP="00204D1E" w:rsidR="00204D1E">
      <w:pPr>
        <w:ind w:left="1418"/>
        <w:jc w:val="both"/>
      </w:pPr>
      <w:r>
        <w:t xml:space="preserve">1. Vlasnički dio: 1/1   </w:t>
      </w:r>
    </w:p>
    <w:p w:rsidRDefault="00204D1E" w:rsidP="00204D1E" w:rsidR="00204D1E">
      <w:pPr>
        <w:ind w:left="1418"/>
        <w:jc w:val="both"/>
      </w:pPr>
      <w:r>
        <w:t xml:space="preserve">GLAVOTA D.O.O. ZA PROIZVODNJU I TRGOVINU, OIB: 34623087422, VUKOVAR, TRI RUŽE 1   </w:t>
      </w:r>
    </w:p>
    <w:p w:rsidRDefault="00204D1E" w:rsidP="00204D1E" w:rsidR="00204D1E">
      <w:pPr>
        <w:ind w:left="1418"/>
        <w:jc w:val="both"/>
      </w:pPr>
      <w:r>
        <w:t xml:space="preserve">   </w:t>
      </w:r>
    </w:p>
    <w:p w:rsidRDefault="00204D1E" w:rsidP="00204D1E" w:rsidR="00204D1E">
      <w:pPr>
        <w:ind w:left="1418"/>
        <w:jc w:val="both"/>
      </w:pPr>
      <w:r>
        <w:t xml:space="preserve">Upisi koji vrijede za sve udjele na B listu:  </w:t>
      </w:r>
    </w:p>
    <w:p w:rsidRDefault="00204D1E" w:rsidP="00204D1E" w:rsidR="00204D1E">
      <w:pPr>
        <w:ind w:left="1418"/>
        <w:jc w:val="both"/>
      </w:pPr>
      <w:r>
        <w:t>1.1 Primljeno: 16. travnja 2013. Broj: Z-1983/13</w:t>
      </w:r>
    </w:p>
    <w:p w:rsidRDefault="00204D1E" w:rsidP="00204D1E" w:rsidR="00204D1E">
      <w:pPr>
        <w:ind w:left="1418"/>
        <w:jc w:val="both"/>
      </w:pPr>
    </w:p>
    <w:p w:rsidRDefault="00204D1E" w:rsidP="00204D1E" w:rsidR="00204D1E">
      <w:pPr>
        <w:ind w:left="1418"/>
        <w:jc w:val="both"/>
      </w:pPr>
      <w:r>
        <w:t xml:space="preserve">Na temelju ovosudnog rješenja broj: Ovr-363/13 od 06. lipnja 2013. g. zabilježuje se ovrha na nekretnine u A   </w:t>
      </w:r>
    </w:p>
    <w:p w:rsidRDefault="006D6039" w:rsidP="00204D1E" w:rsidR="006D6039">
      <w:pPr>
        <w:ind w:left="1418"/>
        <w:jc w:val="both"/>
      </w:pPr>
    </w:p>
    <w:p w:rsidRDefault="00204D1E" w:rsidP="00204D1E" w:rsidR="00204D1E">
      <w:pPr>
        <w:ind w:left="1418"/>
        <w:jc w:val="both"/>
      </w:pPr>
      <w:r>
        <w:lastRenderedPageBreak/>
        <w:t xml:space="preserve">   </w:t>
      </w:r>
    </w:p>
    <w:p w:rsidRDefault="00204D1E" w:rsidP="00204D1E" w:rsidR="00204D1E">
      <w:pPr>
        <w:ind w:left="1418"/>
        <w:jc w:val="both"/>
      </w:pPr>
      <w:r>
        <w:t>2.1 Zaprimljeno 01.04.2016. broj Z-1305/16</w:t>
      </w:r>
    </w:p>
    <w:p w:rsidRDefault="00204D1E" w:rsidP="00204D1E" w:rsidR="00204D1E">
      <w:pPr>
        <w:ind w:left="1418"/>
        <w:jc w:val="both"/>
      </w:pPr>
    </w:p>
    <w:p w:rsidRDefault="00204D1E" w:rsidP="00204D1E" w:rsidR="00204D1E">
      <w:pPr>
        <w:ind w:left="1418"/>
        <w:jc w:val="both"/>
      </w:pPr>
      <w:r>
        <w:t xml:space="preserve">Na temelju rješenja Trgovačkog suda u Osijeku broj: St-421/16 od 29. ožujka 2016. godine zabilježuje se otvaranje stečajnog postupka na nekretnine u A.  </w:t>
      </w:r>
    </w:p>
    <w:p w:rsidRDefault="00204D1E" w:rsidP="00204D1E" w:rsidR="00204D1E">
      <w:pPr>
        <w:ind w:left="1418"/>
        <w:jc w:val="both"/>
      </w:pPr>
      <w:r>
        <w:t xml:space="preserve">   </w:t>
      </w:r>
    </w:p>
    <w:p w:rsidRDefault="00204D1E" w:rsidP="00204D1E" w:rsidR="00204D1E">
      <w:pPr>
        <w:ind w:left="1418"/>
        <w:jc w:val="both"/>
      </w:pPr>
      <w:r>
        <w:t xml:space="preserve"> 3.1 Zaprimljeno 29.07.2016.g. pod brojem Z-4949/2016</w:t>
      </w:r>
    </w:p>
    <w:p w:rsidRDefault="00204D1E" w:rsidP="00204D1E" w:rsidR="00204D1E">
      <w:pPr>
        <w:ind w:left="1418"/>
        <w:jc w:val="both"/>
      </w:pPr>
    </w:p>
    <w:p w:rsidRDefault="00204D1E" w:rsidP="00204D1E" w:rsidR="00204D1E">
      <w:pPr>
        <w:ind w:left="1418"/>
        <w:jc w:val="both"/>
      </w:pPr>
      <w:r>
        <w:t xml:space="preserve">ZABILJEŽBA, RJEŠENJE TRGOVAČKOG SUDA U OSIJEKU, BROJ: ST-421/16-44 27.07.2016, Zabilježuje se prodaja u stečajnom postupku </w:t>
      </w:r>
    </w:p>
    <w:p w:rsidRDefault="00204D1E" w:rsidP="00204D1E" w:rsidR="00204D1E">
      <w:pPr>
        <w:ind w:left="1418"/>
        <w:jc w:val="both"/>
      </w:pPr>
    </w:p>
    <w:p w:rsidRDefault="0029381B" w:rsidP="00204D1E" w:rsidR="00204D1E">
      <w:pPr>
        <w:ind w:left="1418"/>
        <w:jc w:val="both"/>
      </w:pPr>
      <w:r>
        <w:t>Na listu "</w:t>
      </w:r>
      <w:r w:rsidR="00204D1E">
        <w:t>C</w:t>
      </w:r>
      <w:r>
        <w:t>" -</w:t>
      </w:r>
      <w:r w:rsidR="00204D1E">
        <w:t xml:space="preserve">  Teretovnica  </w:t>
      </w:r>
    </w:p>
    <w:p w:rsidRDefault="00204D1E" w:rsidP="00204D1E" w:rsidR="00204D1E">
      <w:pPr>
        <w:ind w:left="1418"/>
        <w:jc w:val="both"/>
      </w:pPr>
      <w:r>
        <w:t xml:space="preserve"> </w:t>
      </w:r>
    </w:p>
    <w:p w:rsidRDefault="00204D1E" w:rsidP="00204D1E" w:rsidR="00204D1E">
      <w:pPr>
        <w:ind w:left="1418"/>
        <w:jc w:val="both"/>
      </w:pPr>
      <w:r>
        <w:t xml:space="preserve">3.   </w:t>
      </w:r>
    </w:p>
    <w:p w:rsidRDefault="00204D1E" w:rsidP="00204D1E" w:rsidR="00204D1E">
      <w:pPr>
        <w:ind w:left="1418"/>
        <w:jc w:val="both"/>
      </w:pPr>
      <w:r>
        <w:t>3.1 Primljeno: 21. 12. 2010. broj Z-4307/10</w:t>
      </w:r>
    </w:p>
    <w:p w:rsidRDefault="00204D1E" w:rsidP="00204D1E" w:rsidR="00204D1E">
      <w:pPr>
        <w:ind w:left="1418"/>
        <w:jc w:val="both"/>
      </w:pPr>
    </w:p>
    <w:p w:rsidRDefault="00204D1E" w:rsidP="00204D1E" w:rsidR="00204D1E">
      <w:pPr>
        <w:ind w:left="1418"/>
        <w:jc w:val="both"/>
      </w:pPr>
      <w:r>
        <w:t>Temeljem ugovora o kreditu broj: 829-51008848/2010 sa sporazumom o osiguranju zasnivanjem založnog prava na nekretninama od 13. prosinca 2010. g. uknjižuje se založno pravo na nekretnine u A za iznos od 267.500,00 EUR-a (slovima:</w:t>
      </w:r>
      <w:r w:rsidR="0029381B">
        <w:t xml:space="preserve"> </w:t>
      </w:r>
      <w:r>
        <w:t xml:space="preserve">dvjestošezdesetsedamtisućapetsto eura) u protuvrijednosti kuna uvećano za pripadajuću kamatu i sve ostale troškove, uz zabilježbu ovršnosti tražbine za korist  </w:t>
      </w:r>
    </w:p>
    <w:p w:rsidRDefault="00204D1E" w:rsidP="00204D1E" w:rsidR="00204D1E">
      <w:pPr>
        <w:ind w:left="1418"/>
        <w:jc w:val="both"/>
      </w:pPr>
      <w:r>
        <w:t xml:space="preserve">H-ABDUCO D.O.O., OIB: 13667298928, ZAGREB, SLAVONSKA AVENIJA 6A    </w:t>
      </w:r>
    </w:p>
    <w:p w:rsidRDefault="00204D1E" w:rsidP="00204D1E" w:rsidR="00B17353">
      <w:pPr>
        <w:ind w:left="1418"/>
        <w:jc w:val="both"/>
      </w:pPr>
      <w:r>
        <w:t>3.2 zabilježuje se obveza brisanja hipoteke upisane pod brojevima Z-6854/08, Z-4817/08, Z-2708/09, Z-4487/09 kao i hipoteke koja će biti upisana temeljem ovog Ugovora, kojom zabilježbom će se prema trećima lučiniti vidljivim da se je založni dužnik prema banci obavezao ishoditi brisanje predmetne hipoteke kada prestanu tražbine koje su tim hipotekama osigurane, te da zbog toga ne može nakon prestanka hipotekarnih tražbina raspolagati neizb</w:t>
      </w:r>
      <w:r w:rsidR="00C94D6B">
        <w:t>ri</w:t>
      </w:r>
      <w:r>
        <w:t>sanim hipotekama, odnosno mjestom u prvenstvenom redu koje imaju te hipoteke, sukladno odredbi čl. 347 ZV.</w:t>
      </w:r>
    </w:p>
    <w:p w:rsidRDefault="00C770BB" w:rsidP="00763002" w:rsidR="00C770BB" w:rsidRPr="007B3EF6">
      <w:pPr>
        <w:ind w:left="1418"/>
        <w:jc w:val="both"/>
      </w:pP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C94D6B">
        <w:rPr>
          <w:bCs/>
        </w:rPr>
        <w:t>420.000</w:t>
      </w:r>
      <w:r w:rsidR="007C26C9">
        <w:rPr>
          <w:bCs/>
        </w:rPr>
        <w:t>,00</w:t>
      </w:r>
      <w:r w:rsidR="00F126CC" w:rsidRPr="00F126CC">
        <w:rPr>
          <w:bCs/>
        </w:rPr>
        <w:t xml:space="preserve"> </w:t>
      </w:r>
      <w:r w:rsidR="003F44FC">
        <w:rPr>
          <w:bCs/>
        </w:rPr>
        <w:t>kn.</w:t>
      </w:r>
    </w:p>
    <w:p w:rsidRDefault="00834CAD" w:rsidP="003C3419" w:rsidR="00834CAD">
      <w:pPr>
        <w:jc w:val="both"/>
        <w:rPr>
          <w:bCs/>
        </w:rPr>
      </w:pPr>
    </w:p>
    <w:p w:rsidRDefault="00B17353" w:rsidP="003C3419" w:rsidR="00B17353"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B17353" w:rsidP="0025773B" w:rsidR="00B17353">
      <w:pPr>
        <w:jc w:val="both"/>
      </w:pPr>
    </w:p>
    <w:p w:rsidRDefault="0025773B" w:rsidP="00E2444C" w:rsidR="00C42E2F">
      <w:pPr>
        <w:jc w:val="both"/>
      </w:pPr>
      <w:r>
        <w:tab/>
      </w:r>
      <w:r w:rsidR="00071835" w:rsidRPr="00071835">
        <w:t>Kako je rješenje ovoga suda broj 14 St-</w:t>
      </w:r>
      <w:r w:rsidR="00EE39ED">
        <w:t>4</w:t>
      </w:r>
      <w:r w:rsidR="00B51C92">
        <w:t>2</w:t>
      </w:r>
      <w:r w:rsidR="00EE39ED">
        <w:t>1</w:t>
      </w:r>
      <w:r w:rsidR="00071835" w:rsidRPr="00071835">
        <w:t>/1</w:t>
      </w:r>
      <w:r w:rsidR="00B51C92">
        <w:t>6</w:t>
      </w:r>
      <w:r w:rsidR="00071835" w:rsidRPr="00071835">
        <w:t>-</w:t>
      </w:r>
      <w:r w:rsidR="00C94D6B">
        <w:t>104</w:t>
      </w:r>
      <w:r w:rsidR="00071835" w:rsidRPr="00071835">
        <w:t xml:space="preserve"> od </w:t>
      </w:r>
      <w:r w:rsidR="00EE39ED">
        <w:t>2</w:t>
      </w:r>
      <w:r w:rsidR="00C94D6B">
        <w:t>8</w:t>
      </w:r>
      <w:r w:rsidR="00071835" w:rsidRPr="00071835">
        <w:t>.</w:t>
      </w:r>
      <w:r w:rsidR="007C719E">
        <w:t>0</w:t>
      </w:r>
      <w:r w:rsidR="00C94D6B">
        <w:t>4</w:t>
      </w:r>
      <w:r w:rsidR="00071835" w:rsidRPr="00071835">
        <w:t>.201</w:t>
      </w:r>
      <w:r w:rsidR="00B51C92">
        <w:t>7</w:t>
      </w:r>
      <w:r w:rsidR="00071835" w:rsidRPr="00071835">
        <w:t>. godine, kojim se dosuđuj</w:t>
      </w:r>
      <w:r w:rsidR="007C719E">
        <w:t xml:space="preserve">e </w:t>
      </w:r>
      <w:r w:rsidR="00071835" w:rsidRPr="00071835">
        <w:t>nekretnin</w:t>
      </w:r>
      <w:r w:rsidR="007C719E">
        <w:t>a</w:t>
      </w:r>
      <w:r w:rsidR="00071835" w:rsidRPr="00071835">
        <w:t xml:space="preserve"> iz t. 1. izreke ovoga zaključka kupc</w:t>
      </w:r>
      <w:r w:rsidR="005623DC">
        <w:t>u</w:t>
      </w:r>
      <w:r w:rsidR="00071835" w:rsidRPr="00071835">
        <w:t xml:space="preserve">, postalo pravomoćno dana </w:t>
      </w:r>
      <w:r w:rsidR="00C94D6B">
        <w:t>17</w:t>
      </w:r>
      <w:r w:rsidR="00071835" w:rsidRPr="00071835">
        <w:t>.</w:t>
      </w:r>
      <w:r w:rsidR="006E6F68">
        <w:t>0</w:t>
      </w:r>
      <w:r w:rsidR="00C94D6B">
        <w:t>5</w:t>
      </w:r>
      <w:r w:rsidR="00071835" w:rsidRPr="00071835">
        <w:t>.201</w:t>
      </w:r>
      <w:r w:rsidR="00B51C92">
        <w:t>7</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u iznosu od </w:t>
      </w:r>
      <w:r w:rsidR="00C94D6B" w:rsidRPr="00C94D6B">
        <w:rPr>
          <w:bCs/>
        </w:rPr>
        <w:t xml:space="preserve">420.000,00 </w:t>
      </w:r>
      <w:r w:rsidR="00BE50EE">
        <w:rPr>
          <w:bCs/>
        </w:rPr>
        <w:t>kn</w:t>
      </w:r>
      <w:r w:rsidR="00071835" w:rsidRPr="00071835">
        <w:t>,</w:t>
      </w:r>
      <w:r w:rsidR="00DA27EB">
        <w:t xml:space="preserve"> a </w:t>
      </w:r>
      <w:r w:rsidR="008D26F5">
        <w:t>3</w:t>
      </w:r>
      <w:r w:rsidR="00DA27EB">
        <w:t>0.0</w:t>
      </w:r>
      <w:r w:rsidR="008D26F5">
        <w:t>5</w:t>
      </w:r>
      <w:r w:rsidR="00DA27EB">
        <w:t xml:space="preserve">.2017. je FINA doznačila ukupan iznos od </w:t>
      </w:r>
      <w:r w:rsidR="008D26F5" w:rsidRPr="008D26F5">
        <w:t xml:space="preserve">420.000,00 </w:t>
      </w:r>
      <w:r w:rsidR="00DA27EB">
        <w:t>kn,</w:t>
      </w:r>
      <w:r w:rsidR="00071835" w:rsidRPr="00071835">
        <w:t xml:space="preserve"> </w:t>
      </w:r>
      <w:r w:rsidR="000B0699">
        <w:t xml:space="preserve">budući je prodaja predmetne nekretnine provodila Financijska agencija elektroničkom javnom </w:t>
      </w:r>
      <w:r w:rsidR="000B0699">
        <w:lastRenderedPageBreak/>
        <w:t xml:space="preserve">dražbom, </w:t>
      </w:r>
      <w:r w:rsidR="00071835" w:rsidRPr="00071835">
        <w:t xml:space="preserve">odlučeno je kao u izreci zaključka, </w:t>
      </w:r>
      <w:r w:rsidR="000B5269" w:rsidRPr="000B5269">
        <w:t xml:space="preserve">a temeljem čl. 108. st. 4. </w:t>
      </w:r>
      <w:r w:rsidR="006B712C" w:rsidRPr="006B712C">
        <w:t>Ovršn</w:t>
      </w:r>
      <w:r w:rsidR="006B712C">
        <w:t>og</w:t>
      </w:r>
      <w:r w:rsidR="006B712C" w:rsidRPr="006B712C">
        <w:t xml:space="preserve"> zakon</w:t>
      </w:r>
      <w:r w:rsidR="006B712C">
        <w:t>a</w:t>
      </w:r>
      <w:r w:rsidR="006B712C" w:rsidRPr="006B712C">
        <w:t xml:space="preserve"> (NN 112/12, 25/13, 93/14 i 55/16)</w:t>
      </w:r>
      <w:r w:rsidR="006B712C">
        <w:t xml:space="preserve"> </w:t>
      </w:r>
      <w:r w:rsidR="000B5269" w:rsidRPr="000B5269">
        <w:t xml:space="preserve">i </w:t>
      </w:r>
      <w:r w:rsidR="00834CAD" w:rsidRPr="00834CAD">
        <w:t xml:space="preserve">čl. </w:t>
      </w:r>
      <w:r w:rsidR="006B712C">
        <w:t>2</w:t>
      </w:r>
      <w:r w:rsidR="00834CAD" w:rsidRPr="00834CAD">
        <w:t>4</w:t>
      </w:r>
      <w:r w:rsidR="006B712C">
        <w:t>7</w:t>
      </w:r>
      <w:r w:rsidR="00834CAD" w:rsidRPr="00834CAD">
        <w:t>. Stečajnog zakona (NN 71/15)</w:t>
      </w:r>
      <w:r w:rsidR="00071835" w:rsidRPr="00071835">
        <w:t>.</w:t>
      </w:r>
    </w:p>
    <w:p w:rsidRDefault="006D6039" w:rsidP="00E2444C" w:rsidR="006D6039">
      <w:pPr>
        <w:jc w:val="both"/>
      </w:pPr>
    </w:p>
    <w:p w:rsidRDefault="00B54A69" w:rsidP="008A0C9E" w:rsidR="00B54A69">
      <w:pPr>
        <w:jc w:val="both"/>
      </w:pPr>
    </w:p>
    <w:p w:rsidRDefault="0022794F" w:rsidP="009337FD" w:rsidR="004948B8">
      <w:pPr>
        <w:jc w:val="center"/>
        <w:rPr>
          <w:bCs/>
        </w:rPr>
      </w:pPr>
      <w:r w:rsidRPr="004948B8">
        <w:rPr>
          <w:bCs/>
        </w:rPr>
        <w:t xml:space="preserve">U Osijeku </w:t>
      </w:r>
      <w:r w:rsidR="00DA27EB">
        <w:rPr>
          <w:bCs/>
        </w:rPr>
        <w:t>1</w:t>
      </w:r>
      <w:r w:rsidRPr="004948B8">
        <w:rPr>
          <w:bCs/>
        </w:rPr>
        <w:t xml:space="preserve">. </w:t>
      </w:r>
      <w:r w:rsidR="008D26F5">
        <w:rPr>
          <w:bCs/>
        </w:rPr>
        <w:t>lipnj</w:t>
      </w:r>
      <w:r w:rsidR="00D42C63">
        <w:rPr>
          <w:bCs/>
        </w:rPr>
        <w:t>a</w:t>
      </w:r>
      <w:r w:rsidRPr="004948B8">
        <w:rPr>
          <w:bCs/>
        </w:rPr>
        <w:t xml:space="preserve"> 201</w:t>
      </w:r>
      <w:r w:rsidR="00DA27EB">
        <w:rPr>
          <w:bCs/>
        </w:rPr>
        <w:t>7</w:t>
      </w:r>
      <w:r w:rsidRPr="004948B8">
        <w:rPr>
          <w:bCs/>
        </w:rPr>
        <w:t xml:space="preserve">. </w:t>
      </w:r>
    </w:p>
    <w:p w:rsidRDefault="006D6039" w:rsidP="009337FD" w:rsidR="006D6039">
      <w:pPr>
        <w:jc w:val="center"/>
        <w:rPr>
          <w:bCs/>
        </w:rPr>
      </w:pPr>
    </w:p>
    <w:p w:rsidRDefault="006D6039" w:rsidP="009337FD" w:rsidR="006D6039"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6D6039" w:rsidP="006D6039" w:rsidR="006D6039">
      <w:pPr>
        <w:pStyle w:val="Odlomakpopisa"/>
        <w:numPr>
          <w:ilvl w:val="0"/>
          <w:numId w:val="22"/>
        </w:numPr>
        <w:jc w:val="both"/>
      </w:pPr>
      <w:r>
        <w:t>stečajni upravitelj Zlatko Markasović</w:t>
      </w:r>
    </w:p>
    <w:p w:rsidRDefault="006D6039" w:rsidP="006D6039" w:rsidR="006D6039">
      <w:pPr>
        <w:pStyle w:val="Odlomakpopisa"/>
        <w:numPr>
          <w:ilvl w:val="0"/>
          <w:numId w:val="22"/>
        </w:numPr>
        <w:jc w:val="both"/>
      </w:pPr>
      <w:r>
        <w:t>CERERA AGRO d.o.o. za trgovinu, Vukovar, J.J. Strossmayera 5a, 5b</w:t>
      </w:r>
    </w:p>
    <w:p w:rsidRDefault="006D6039" w:rsidP="006D6039" w:rsidR="006D6039">
      <w:pPr>
        <w:pStyle w:val="Odlomakpopisa"/>
        <w:numPr>
          <w:ilvl w:val="0"/>
          <w:numId w:val="22"/>
        </w:numPr>
        <w:jc w:val="both"/>
      </w:pPr>
      <w:r>
        <w:t>H-ABDUCO d.o.o. Zagreb</w:t>
      </w:r>
    </w:p>
    <w:p w:rsidRDefault="006D6039" w:rsidP="006D6039" w:rsidR="006D6039">
      <w:pPr>
        <w:pStyle w:val="Odlomakpopisa"/>
        <w:numPr>
          <w:ilvl w:val="0"/>
          <w:numId w:val="22"/>
        </w:numPr>
        <w:jc w:val="both"/>
      </w:pPr>
      <w:r>
        <w:t>ŽDO GUO Vukovar</w:t>
      </w:r>
    </w:p>
    <w:p w:rsidRDefault="006D6039" w:rsidP="006D6039" w:rsidR="006D6039">
      <w:pPr>
        <w:pStyle w:val="Odlomakpopisa"/>
        <w:numPr>
          <w:ilvl w:val="0"/>
          <w:numId w:val="22"/>
        </w:numPr>
        <w:jc w:val="both"/>
      </w:pPr>
      <w:r>
        <w:t xml:space="preserve">Općinski sud u Vukovaru zk odjel </w:t>
      </w:r>
    </w:p>
    <w:p w:rsidRDefault="006D6039" w:rsidP="006D6039" w:rsidR="006D6039">
      <w:pPr>
        <w:pStyle w:val="Odlomakpopisa"/>
        <w:numPr>
          <w:ilvl w:val="0"/>
          <w:numId w:val="22"/>
        </w:numPr>
        <w:jc w:val="both"/>
      </w:pPr>
      <w:r>
        <w:t xml:space="preserve">Ministarstvo financija Porezna uprava Vukovar </w:t>
      </w:r>
    </w:p>
    <w:p w:rsidRDefault="006D6039" w:rsidP="006D6039" w:rsidR="006D6039">
      <w:pPr>
        <w:pStyle w:val="Odlomakpopisa"/>
        <w:numPr>
          <w:ilvl w:val="0"/>
          <w:numId w:val="22"/>
        </w:numPr>
        <w:jc w:val="both"/>
      </w:pPr>
      <w:r>
        <w:t>mrežna stranica e-Oglasna ploča sudova</w:t>
      </w:r>
    </w:p>
    <w:p w:rsidRDefault="006D6039" w:rsidP="006D6039" w:rsidR="006D6039">
      <w:pPr>
        <w:pStyle w:val="Odlomakpopisa"/>
        <w:numPr>
          <w:ilvl w:val="0"/>
          <w:numId w:val="22"/>
        </w:numPr>
        <w:jc w:val="both"/>
      </w:pPr>
      <w:r>
        <w:t xml:space="preserve">Financijska agencija radi objave na mrežnim stranicama </w:t>
      </w:r>
    </w:p>
    <w:p w:rsidRDefault="008A0C9E" w:rsidP="000C2E25" w:rsidR="008A0C9E">
      <w:pPr>
        <w:pStyle w:val="Tijeloteksta"/>
        <w:ind w:left="720"/>
      </w:pP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3029">
      <w:rPr>
        <w:rStyle w:val="Brojstranice"/>
        <w:noProof/>
      </w:rPr>
      <w:t>3</w:t>
    </w:r>
    <w:r>
      <w:rPr>
        <w:rStyle w:val="Brojstranice"/>
      </w:rPr>
      <w:fldChar w:fldCharType="end"/>
    </w:r>
  </w:p>
  <w:p w:rsidRDefault="0000788C" w:rsidR="0000788C">
    <w:pPr>
      <w:pStyle w:val="Zaglavlje"/>
    </w:pPr>
  </w:p>
  <w:p w:rsidRDefault="0000788C" w:rsidR="0000788C">
    <w:pPr>
      <w:pStyle w:val="Zaglavlje"/>
    </w:pPr>
    <w:r>
      <w:tab/>
    </w:r>
    <w:r>
      <w:tab/>
    </w:r>
    <w:r w:rsidR="000E0F64" w:rsidRPr="000E0F64">
      <w:t>14 St-421/16-</w:t>
    </w:r>
    <w:r w:rsidR="00B17881">
      <w:t>110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7">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9">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1">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2">
    <w:nsid w:val="52746AC6"/>
    <w:multiLevelType w:val="hybridMultilevel"/>
    <w:tmpl w:val="53AA1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5">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7">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8">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9">
    <w:nsid w:val="751503DB"/>
    <w:multiLevelType w:val="hybridMultilevel"/>
    <w:tmpl w:val="307EBFFE"/>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5"/>
  </w:num>
  <w:num w:numId="2">
    <w:abstractNumId w:val="20"/>
  </w:num>
  <w:num w:numId="3">
    <w:abstractNumId w:val="9"/>
  </w:num>
  <w:num w:numId="4">
    <w:abstractNumId w:val="7"/>
  </w:num>
  <w:num w:numId="5">
    <w:abstractNumId w:val="14"/>
  </w:num>
  <w:num w:numId="6">
    <w:abstractNumId w:val="19"/>
  </w:num>
  <w:num w:numId="7">
    <w:abstractNumId w:val="15"/>
  </w:num>
  <w:num w:numId="8">
    <w:abstractNumId w:val="16"/>
  </w:num>
  <w:num w:numId="9">
    <w:abstractNumId w:val="17"/>
  </w:num>
  <w:num w:numId="10">
    <w:abstractNumId w:val="6"/>
  </w:num>
  <w:num w:numId="11">
    <w:abstractNumId w:val="18"/>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1"/>
  </w:num>
  <w:num w:numId="15">
    <w:abstractNumId w:val="13"/>
  </w:num>
  <w:num w:numId="16">
    <w:abstractNumId w:val="8"/>
  </w:num>
  <w:num w:numId="17">
    <w:abstractNumId w:val="2"/>
  </w:num>
  <w:num w:numId="18">
    <w:abstractNumId w:val="11"/>
  </w:num>
  <w:num w:numId="19">
    <w:abstractNumId w:val="3"/>
  </w:num>
  <w:num w:numId="20">
    <w:abstractNumId w:val="4"/>
  </w:num>
  <w:num w:numId="21">
    <w:abstractNumId w:val="10"/>
  </w:num>
  <w:num w:numId="2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24186"/>
    <w:rsid w:val="00030487"/>
    <w:rsid w:val="00071835"/>
    <w:rsid w:val="000A7A5C"/>
    <w:rsid w:val="000B0699"/>
    <w:rsid w:val="000B5269"/>
    <w:rsid w:val="000B6FA4"/>
    <w:rsid w:val="000B7214"/>
    <w:rsid w:val="000C2E25"/>
    <w:rsid w:val="000E0F64"/>
    <w:rsid w:val="00125555"/>
    <w:rsid w:val="00135AB0"/>
    <w:rsid w:val="00140B64"/>
    <w:rsid w:val="001470E8"/>
    <w:rsid w:val="00153169"/>
    <w:rsid w:val="0015559C"/>
    <w:rsid w:val="001637C9"/>
    <w:rsid w:val="0016477D"/>
    <w:rsid w:val="001664ED"/>
    <w:rsid w:val="00173C78"/>
    <w:rsid w:val="00177F42"/>
    <w:rsid w:val="001806F9"/>
    <w:rsid w:val="001A4D26"/>
    <w:rsid w:val="001B354D"/>
    <w:rsid w:val="001E0D31"/>
    <w:rsid w:val="001E45EE"/>
    <w:rsid w:val="001F0A2A"/>
    <w:rsid w:val="001F26E0"/>
    <w:rsid w:val="00204D1E"/>
    <w:rsid w:val="0021403D"/>
    <w:rsid w:val="0022794F"/>
    <w:rsid w:val="002519B9"/>
    <w:rsid w:val="0025773B"/>
    <w:rsid w:val="00285F0B"/>
    <w:rsid w:val="0029381B"/>
    <w:rsid w:val="00296B9C"/>
    <w:rsid w:val="002B3EAF"/>
    <w:rsid w:val="002D68D9"/>
    <w:rsid w:val="003004E2"/>
    <w:rsid w:val="00304D4D"/>
    <w:rsid w:val="00323BEB"/>
    <w:rsid w:val="0032796E"/>
    <w:rsid w:val="003305EF"/>
    <w:rsid w:val="00337D29"/>
    <w:rsid w:val="0035017C"/>
    <w:rsid w:val="00356A39"/>
    <w:rsid w:val="003716AD"/>
    <w:rsid w:val="00377BD5"/>
    <w:rsid w:val="003845E5"/>
    <w:rsid w:val="003901E9"/>
    <w:rsid w:val="003A1746"/>
    <w:rsid w:val="003A6EC0"/>
    <w:rsid w:val="003A7D1A"/>
    <w:rsid w:val="003A7EC8"/>
    <w:rsid w:val="003C3419"/>
    <w:rsid w:val="003F44FC"/>
    <w:rsid w:val="00402A0B"/>
    <w:rsid w:val="0040662F"/>
    <w:rsid w:val="00417154"/>
    <w:rsid w:val="004223AF"/>
    <w:rsid w:val="00422B2F"/>
    <w:rsid w:val="00433289"/>
    <w:rsid w:val="004341C6"/>
    <w:rsid w:val="00442D3E"/>
    <w:rsid w:val="00444F8D"/>
    <w:rsid w:val="0045379B"/>
    <w:rsid w:val="00454469"/>
    <w:rsid w:val="00455261"/>
    <w:rsid w:val="00462294"/>
    <w:rsid w:val="004810D4"/>
    <w:rsid w:val="004948B8"/>
    <w:rsid w:val="004A1730"/>
    <w:rsid w:val="004A4B84"/>
    <w:rsid w:val="004B135F"/>
    <w:rsid w:val="004C5128"/>
    <w:rsid w:val="004C5333"/>
    <w:rsid w:val="004D6F16"/>
    <w:rsid w:val="004F5283"/>
    <w:rsid w:val="004F5BAA"/>
    <w:rsid w:val="005025EB"/>
    <w:rsid w:val="0052008A"/>
    <w:rsid w:val="00524C71"/>
    <w:rsid w:val="005252F2"/>
    <w:rsid w:val="005623DC"/>
    <w:rsid w:val="00565FED"/>
    <w:rsid w:val="00571C38"/>
    <w:rsid w:val="005873C5"/>
    <w:rsid w:val="0059054B"/>
    <w:rsid w:val="005905A5"/>
    <w:rsid w:val="0059696D"/>
    <w:rsid w:val="005A5EB5"/>
    <w:rsid w:val="005B53EC"/>
    <w:rsid w:val="005B6F76"/>
    <w:rsid w:val="005C66BD"/>
    <w:rsid w:val="005F1E9A"/>
    <w:rsid w:val="005F2261"/>
    <w:rsid w:val="00625242"/>
    <w:rsid w:val="006300FA"/>
    <w:rsid w:val="0063711C"/>
    <w:rsid w:val="00664DD1"/>
    <w:rsid w:val="00670BD7"/>
    <w:rsid w:val="006A2FD7"/>
    <w:rsid w:val="006B712C"/>
    <w:rsid w:val="006C19C5"/>
    <w:rsid w:val="006C7AFF"/>
    <w:rsid w:val="006D0927"/>
    <w:rsid w:val="006D371F"/>
    <w:rsid w:val="006D6039"/>
    <w:rsid w:val="006D61B1"/>
    <w:rsid w:val="006E6F68"/>
    <w:rsid w:val="006E7E85"/>
    <w:rsid w:val="007005D1"/>
    <w:rsid w:val="00730472"/>
    <w:rsid w:val="0073489B"/>
    <w:rsid w:val="00763002"/>
    <w:rsid w:val="007676F8"/>
    <w:rsid w:val="007864B2"/>
    <w:rsid w:val="007A3E0E"/>
    <w:rsid w:val="007A3E58"/>
    <w:rsid w:val="007A67C1"/>
    <w:rsid w:val="007B3EF6"/>
    <w:rsid w:val="007C26C9"/>
    <w:rsid w:val="007C719E"/>
    <w:rsid w:val="007C7AD7"/>
    <w:rsid w:val="008029F9"/>
    <w:rsid w:val="00832032"/>
    <w:rsid w:val="00833D07"/>
    <w:rsid w:val="00834CAD"/>
    <w:rsid w:val="00845AFC"/>
    <w:rsid w:val="0085098B"/>
    <w:rsid w:val="00874D71"/>
    <w:rsid w:val="008752D0"/>
    <w:rsid w:val="00881A85"/>
    <w:rsid w:val="00893883"/>
    <w:rsid w:val="008A0C9E"/>
    <w:rsid w:val="008D033B"/>
    <w:rsid w:val="008D2504"/>
    <w:rsid w:val="008D26F5"/>
    <w:rsid w:val="009039A6"/>
    <w:rsid w:val="00906C8A"/>
    <w:rsid w:val="0091682C"/>
    <w:rsid w:val="009207B3"/>
    <w:rsid w:val="00926749"/>
    <w:rsid w:val="009337FD"/>
    <w:rsid w:val="009531A0"/>
    <w:rsid w:val="009E1755"/>
    <w:rsid w:val="009E4A10"/>
    <w:rsid w:val="009F027D"/>
    <w:rsid w:val="00A11F8F"/>
    <w:rsid w:val="00A12FCE"/>
    <w:rsid w:val="00A27732"/>
    <w:rsid w:val="00A31444"/>
    <w:rsid w:val="00A3225A"/>
    <w:rsid w:val="00A63E76"/>
    <w:rsid w:val="00A73999"/>
    <w:rsid w:val="00A80C48"/>
    <w:rsid w:val="00A861B8"/>
    <w:rsid w:val="00A90482"/>
    <w:rsid w:val="00AA3029"/>
    <w:rsid w:val="00AA56F8"/>
    <w:rsid w:val="00AB5190"/>
    <w:rsid w:val="00AC15B1"/>
    <w:rsid w:val="00AF564D"/>
    <w:rsid w:val="00B01843"/>
    <w:rsid w:val="00B17353"/>
    <w:rsid w:val="00B17881"/>
    <w:rsid w:val="00B47BB7"/>
    <w:rsid w:val="00B51C92"/>
    <w:rsid w:val="00B54A69"/>
    <w:rsid w:val="00B6319C"/>
    <w:rsid w:val="00B73243"/>
    <w:rsid w:val="00B8564B"/>
    <w:rsid w:val="00B93EE6"/>
    <w:rsid w:val="00BA2E4C"/>
    <w:rsid w:val="00BA6F2B"/>
    <w:rsid w:val="00BA7642"/>
    <w:rsid w:val="00BB746F"/>
    <w:rsid w:val="00BC71BE"/>
    <w:rsid w:val="00BD3533"/>
    <w:rsid w:val="00BD5A37"/>
    <w:rsid w:val="00BE50EE"/>
    <w:rsid w:val="00C341D0"/>
    <w:rsid w:val="00C40769"/>
    <w:rsid w:val="00C42781"/>
    <w:rsid w:val="00C42E2F"/>
    <w:rsid w:val="00C507C3"/>
    <w:rsid w:val="00C55F49"/>
    <w:rsid w:val="00C74E88"/>
    <w:rsid w:val="00C770BB"/>
    <w:rsid w:val="00C93B06"/>
    <w:rsid w:val="00C94D6B"/>
    <w:rsid w:val="00CB5537"/>
    <w:rsid w:val="00CC62F9"/>
    <w:rsid w:val="00CF617D"/>
    <w:rsid w:val="00D2645A"/>
    <w:rsid w:val="00D34E3F"/>
    <w:rsid w:val="00D42C63"/>
    <w:rsid w:val="00D53A3A"/>
    <w:rsid w:val="00D9352F"/>
    <w:rsid w:val="00DA14E7"/>
    <w:rsid w:val="00DA27EB"/>
    <w:rsid w:val="00DB678F"/>
    <w:rsid w:val="00DC60EC"/>
    <w:rsid w:val="00DD2EDE"/>
    <w:rsid w:val="00DE29F9"/>
    <w:rsid w:val="00E03A54"/>
    <w:rsid w:val="00E230BC"/>
    <w:rsid w:val="00E2444C"/>
    <w:rsid w:val="00E333AD"/>
    <w:rsid w:val="00E47FC8"/>
    <w:rsid w:val="00E505E3"/>
    <w:rsid w:val="00E603D9"/>
    <w:rsid w:val="00E86819"/>
    <w:rsid w:val="00E94F52"/>
    <w:rsid w:val="00EB7BBC"/>
    <w:rsid w:val="00ED232D"/>
    <w:rsid w:val="00ED5B3E"/>
    <w:rsid w:val="00EE39ED"/>
    <w:rsid w:val="00EE3DA7"/>
    <w:rsid w:val="00EF1E9B"/>
    <w:rsid w:val="00F01A99"/>
    <w:rsid w:val="00F118C9"/>
    <w:rsid w:val="00F126CC"/>
    <w:rsid w:val="00F25F19"/>
    <w:rsid w:val="00F43331"/>
    <w:rsid w:val="00F62FF5"/>
    <w:rsid w:val="00F874DF"/>
    <w:rsid w:val="00F91325"/>
    <w:rsid w:val="00FB3146"/>
    <w:rsid w:val="00FC177C"/>
    <w:rsid w:val="00FD6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D6039"/>
    <w:pPr>
      <w:ind w:left="708"/>
    </w:pPr>
    <w:rPr>
      <w:lang w:eastAsia="hr-HR"/>
    </w:rPr>
  </w:style>
  <w:style w:styleId="Tekstrezerviranogmjesta" w:type="character">
    <w:name w:val="Placeholder Text"/>
    <w:basedOn w:val="Zadanifontodlomka"/>
    <w:uiPriority w:val="99"/>
    <w:semiHidden/>
    <w:rsid w:val="00AA3029"/>
    <w:rPr>
      <w:color w:val="808080"/>
      <w:bdr w:space="0" w:sz="0" w:color="auto" w:val="none"/>
      <w:shd w:fill="auto" w:color="auto" w:val="clear"/>
    </w:rPr>
  </w:style>
  <w:style w:customStyle="true" w:styleId="eSPISCCParagraphDefaultFont" w:type="character">
    <w:name w:val="eSPIS_CC_Paragraph Default Font"/>
    <w:basedOn w:val="Zadanifontodlomka"/>
    <w:rsid w:val="00AA30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029"/>
    <w:rPr>
      <w:bdr w:space="0" w:sz="0" w:color="auto" w:val="none"/>
      <w:shd w:fill="FFFFCC" w:color="auto" w:val="clear"/>
      <w:lang w:val="hr-HR"/>
    </w:rPr>
  </w:style>
  <w:style w:customStyle="true" w:styleId="PozadinaSvijetloCrvena" w:type="character">
    <w:name w:val="Pozadina_SvijetloCrvena"/>
    <w:basedOn w:val="eSPISCCParagraphDefaultFont"/>
    <w:rsid w:val="00AA30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0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D6039"/>
    <w:pPr>
      <w:ind w:left="708"/>
    </w:pPr>
    <w:rPr>
      <w:lang w:eastAsia="hr-HR"/>
    </w:rPr>
  </w:style>
  <w:style w:styleId="Tekstrezerviranogmjesta" w:type="character">
    <w:name w:val="Placeholder Text"/>
    <w:basedOn w:val="Zadanifontodlomka"/>
    <w:uiPriority w:val="99"/>
    <w:semiHidden/>
    <w:rsid w:val="00AA3029"/>
    <w:rPr>
      <w:color w:val="808080"/>
      <w:bdr w:color="auto" w:space="0" w:sz="0" w:val="none"/>
      <w:shd w:color="auto" w:fill="auto" w:val="clear"/>
    </w:rPr>
  </w:style>
  <w:style w:customStyle="1" w:styleId="eSPISCCParagraphDefaultFont" w:type="character">
    <w:name w:val="eSPIS_CC_Paragraph Default Font"/>
    <w:basedOn w:val="Zadanifontodlomka"/>
    <w:rsid w:val="00AA30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029"/>
    <w:rPr>
      <w:bdr w:color="auto" w:space="0" w:sz="0" w:val="none"/>
      <w:shd w:color="auto" w:fill="FFFFCC" w:val="clear"/>
      <w:lang w:val="hr-HR"/>
    </w:rPr>
  </w:style>
  <w:style w:customStyle="1" w:styleId="PozadinaSvijetloCrvena" w:type="character">
    <w:name w:val="Pozadina_SvijetloCrvena"/>
    <w:basedOn w:val="eSPISCCParagraphDefaultFont"/>
    <w:rsid w:val="00AA30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0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DEMIRX d.o.o. za proizvodnju i trgovinu</izvorni_sadrzaj>
    <derivirana_varijabla naziv="DomainObject.Predmet.ProtustrankaFormated_1">  DEMIRX d.o.o. za proizvodnju i trgovinu</derivirana_varijabla>
  </DomainObject.Predmet.ProtustrankaFormated>
  <DomainObject.Predmet.ProtustrankaFormatedOIB>
    <izvorni_sadrzaj>  DEMIRX d.o.o. za proizvodnju i trgovinu, OIB 34623087422</izvorni_sadrzaj>
    <derivirana_varijabla naziv="DomainObject.Predmet.ProtustrankaFormatedOIB_1">  DEMIRX d.o.o. za proizvodnju i trgovinu, OIB 34623087422</derivirana_varijabla>
  </DomainObject.Predmet.ProtustrankaFormatedOIB>
  <DomainObject.Predmet.ProtustrankaFormatedWithAdress>
    <izvorni_sadrzaj> DEMIRX d.o.o. za proizvodnju i trgovinu, Trpinjska cesta 51, 32000 Vukovar</izvorni_sadrzaj>
    <derivirana_varijabla naziv="DomainObject.Predmet.ProtustrankaFormatedWithAdress_1"> DEMIRX d.o.o. za proizvodnju i trgovinu, Trpinjska cesta 51, 32000 Vukovar</derivirana_varijabla>
  </DomainObject.Predmet.ProtustrankaFormatedWithAdress>
  <DomainObject.Predmet.ProtustrankaFormatedWithAdressOIB>
    <izvorni_sadrzaj> DEMIRX d.o.o. za proizvodnju i trgovinu, OIB 34623087422, Trpinjska cesta 51, 32000 Vukovar</izvorni_sadrzaj>
    <derivirana_varijabla naziv="DomainObject.Predmet.ProtustrankaFormatedWithAdressOIB_1"> DEMIRX d.o.o. za proizvodnju i trgovinu, OIB 34623087422, Trpinjska cesta 51, 32000 Vukovar</derivirana_varijabla>
  </DomainObject.Predmet.ProtustrankaFormatedWithAdressOIB>
  <DomainObject.Predmet.ProtustrankaWithAdress>
    <izvorni_sadrzaj>DEMIRX d.o.o. za proizvodnju i trgovinu Trpinjska cesta 51, 32000 Vukovar</izvorni_sadrzaj>
    <derivirana_varijabla naziv="DomainObject.Predmet.ProtustrankaWithAdress_1">DEMIRX d.o.o. za proizvodnju i trgovinu Trpinjska cesta 51, 32000 Vukovar</derivirana_varijabla>
  </DomainObject.Predmet.ProtustrankaWithAdress>
  <DomainObject.Predmet.ProtustrankaWithAdressOIB>
    <izvorni_sadrzaj>DEMIRX d.o.o. za proizvodnju i trgovinu, OIB 34623087422, Trpinjska cesta 51, 32000 Vukovar</izvorni_sadrzaj>
    <derivirana_varijabla naziv="DomainObject.Predmet.ProtustrankaWithAdressOIB_1">DEMIRX d.o.o. za proizvodnju i trgovinu, OIB 34623087422, Trpinjska cesta 51, 32000 Vukovar</derivirana_varijabla>
  </DomainObject.Predmet.ProtustrankaWithAdressOIB>
  <DomainObject.Predmet.ProtustrankaNazivFormated>
    <izvorni_sadrzaj>DEMIRX d.o.o. za proizvodnju i trgovinu</izvorni_sadrzaj>
    <derivirana_varijabla naziv="DomainObject.Predmet.ProtustrankaNazivFormated_1">DEMIRX d.o.o. za proizvodnju i trgovinu</derivirana_varijabla>
  </DomainObject.Predmet.ProtustrankaNazivFormated>
  <DomainObject.Predmet.ProtustrankaNazivFormatedOIB>
    <izvorni_sadrzaj>DEMIRX d.o.o. za proizvodnju i trgovinu, OIB 34623087422</izvorni_sadrzaj>
    <derivirana_varijabla naziv="DomainObject.Predmet.ProtustrankaNazivFormatedOIB_1">DEMIRX d.o.o. za proizvodnju i trgovinu, OIB 34623087422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10000 Zagreb</izvorni_sadrzaj>
    <derivirana_varijabla naziv="DomainObject.Predmet.StrankaFormatedWithAdress_1"> H-ABDUCO društvo s ograničenom odgovornošću za usluge, Slavonska avenija 6A, 10000 Zagreb</derivirana_varijabla>
  </DomainObject.Predmet.StrankaFormatedWithAdress>
  <DomainObject.Predmet.StrankaFormatedWithAdressOIB>
    <izvorni_sadrzaj> H-ABDUCO društvo s ograničenom odgovornošću za usluge, OIB 13667298928, Slavonska avenija 6A, 10000 Zagreb</izvorni_sadrzaj>
    <derivirana_varijabla naziv="DomainObject.Predmet.StrankaFormatedWithAdressOIB_1"> H-ABDUCO društvo s ograničenom odgovornošću za usluge, OIB 13667298928, Slavonska avenija 6A, 10000 Zagreb</derivirana_varijabla>
  </DomainObject.Predmet.StrankaFormatedWithAdressOIB>
  <DomainObject.Predmet.StrankaWithAdress>
    <izvorni_sadrzaj>H-ABDUCO društvo s ograničenom odgovornošću za usluge Slavonska avenija 6A,10000 Zagreb</izvorni_sadrzaj>
    <derivirana_varijabla naziv="DomainObject.Predmet.StrankaWithAdress_1">H-ABDUCO društvo s ograničenom odgovornošću za usluge Slavonska avenija 6A,10000 Zagreb</derivirana_varijabla>
  </DomainObject.Predmet.StrankaWithAdress>
  <DomainObject.Predmet.StrankaWithAdressOIB>
    <izvorni_sadrzaj>H-ABDUCO društvo s ograničenom odgovornošću za usluge, OIB 13667298928, Slavonska avenija 6A,10000 Zagreb</izvorni_sadrzaj>
    <derivirana_varijabla naziv="DomainObject.Predmet.StrankaWithAdressOIB_1">H-ABDUCO društvo s ograničenom odgovornošću za usluge, OIB 13667298928, Slavonska avenija 6A,10000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10000 Zagreb</item>
    </izvorni_sadrzaj>
    <derivirana_varijabla naziv="DomainObject.Predmet.StrankaListFormatedWithAdress_1">
      <item>H-ABDUCO društvo s ograničenom odgovornošću za usluge, Slavonska avenija 6A, 10000 Zagreb</item>
    </derivirana_varijabla>
  </DomainObject.Predmet.StrankaListFormatedWithAdress>
  <DomainObject.Predmet.StrankaListFormatedWithAdressOIB>
    <izvorni_sadrzaj>
      <item>H-ABDUCO društvo s ograničenom odgovornošću za usluge, OIB 13667298928, Slavonska avenija 6A, 10000 Zagreb</item>
    </izvorni_sadrzaj>
    <derivirana_varijabla naziv="DomainObject.Predmet.StrankaListFormatedWithAdressOIB_1">
      <item>H-ABDUCO društvo s ograničenom odgovornošću za usluge, OIB 13667298928, Slavonska avenija 6A,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DEMIRX d.o.o. za proizvodnju i trgovinu</item>
    </izvorni_sadrzaj>
    <derivirana_varijabla naziv="DomainObject.Predmet.ProtuStrankaListFormated_1">
      <item>DEMIRX d.o.o. za proizvodnju i trgovinu</item>
    </derivirana_varijabla>
  </DomainObject.Predmet.ProtuStrankaListFormated>
  <DomainObject.Predmet.ProtuStrankaListFormatedOIB>
    <izvorni_sadrzaj>
      <item>DEMIRX d.o.o. za proizvodnju i trgovinu, OIB 34623087422</item>
    </izvorni_sadrzaj>
    <derivirana_varijabla naziv="DomainObject.Predmet.ProtuStrankaListFormatedOIB_1">
      <item>DEMIRX d.o.o. za proizvodnju i trgovinu, OIB 34623087422</item>
    </derivirana_varijabla>
  </DomainObject.Predmet.ProtuStrankaListFormatedOIB>
  <DomainObject.Predmet.ProtuStrankaListFormatedWithAdress>
    <izvorni_sadrzaj>
      <item>DEMIRX d.o.o. za proizvodnju i trgovinu, Trpinjska cesta 51, 32000 Vukovar</item>
    </izvorni_sadrzaj>
    <derivirana_varijabla naziv="DomainObject.Predmet.ProtuStrankaListFormatedWithAdress_1">
      <item>DEMIRX d.o.o. za proizvodnju i trgovinu, Trpinjska cesta 51, 32000 Vukovar</item>
    </derivirana_varijabla>
  </DomainObject.Predmet.ProtuStrankaListFormatedWithAdress>
  <DomainObject.Predmet.ProtuStrankaListFormatedWithAdressOIB>
    <izvorni_sadrzaj>
      <item>DEMIRX d.o.o. za proizvodnju i trgovinu, OIB 34623087422, Trpinjska cesta 51, 32000 Vukovar</item>
    </izvorni_sadrzaj>
    <derivirana_varijabla naziv="DomainObject.Predmet.ProtuStrankaListFormatedWithAdressOIB_1">
      <item>DEMIRX d.o.o. za proizvodnju i trgovinu, OIB 34623087422, Trpinjska cesta 51, 32000 Vukovar</item>
    </derivirana_varijabla>
  </DomainObject.Predmet.ProtuStrankaListFormatedWithAdressOIB>
  <DomainObject.Predmet.ProtuStrankaListNazivFormated>
    <izvorni_sadrzaj>
      <item>DEMIRX d.o.o. za proizvodnju i trgovinu</item>
    </izvorni_sadrzaj>
    <derivirana_varijabla naziv="DomainObject.Predmet.ProtuStrankaListNazivFormated_1">
      <item>DEMIRX d.o.o. za proizvodnju i trgovinu</item>
    </derivirana_varijabla>
  </DomainObject.Predmet.ProtuStrankaListNazivFormated>
  <DomainObject.Predmet.ProtuStrankaListNazivFormatedOIB>
    <izvorni_sadrzaj>
      <item>DEMIRX d.o.o. za proizvodnju i trgovinu, OIB 34623087422</item>
    </izvorni_sadrzaj>
    <derivirana_varijabla naziv="DomainObject.Predmet.ProtuStrankaListNazivFormatedOIB_1">
      <item>DEMIRX d.o.o. za proizvodnju i trgovinu, OIB 34623087422</item>
    </derivirana_varijabla>
  </DomainObject.Predmet.ProtuStrankaListNazivFormatedOIB>
  <DomainObject.Predmet.OstaliListFormated>
    <izvorni_sadrzaj>
      <item>Niko Mišković</item>
      <item>Zlatko Markasović</item>
    </izvorni_sadrzaj>
    <derivirana_varijabla naziv="DomainObject.Predmet.OstaliListFormated_1">
      <item>Niko Mišković</item>
      <item>Zlatko Markasović</item>
    </derivirana_varijabla>
  </DomainObject.Predmet.OstaliListFormated>
  <DomainObject.Predmet.OstaliListFormatedOIB>
    <izvorni_sadrzaj>
      <item>Niko Mišković, OIB 80372318337</item>
      <item>Zlatko Markasović, OIB 82230536462</item>
    </izvorni_sadrzaj>
    <derivirana_varijabla naziv="DomainObject.Predmet.OstaliListFormatedOIB_1">
      <item>Niko Mišković, OIB 80372318337</item>
      <item>Zlatko Markasović, OIB 82230536462</item>
    </derivirana_varijabla>
  </DomainObject.Predmet.OstaliListFormatedOIB>
  <DomainObject.Predmet.OstaliListFormatedWithAdress>
    <izvorni_sadrzaj>
      <item>Niko Mišković, Vranička 32, 10000 Zagreb</item>
      <item>Zlatko Markasović, Vijenac I. Meštrovića 50, 31000 Osijek</item>
    </izvorni_sadrzaj>
    <derivirana_varijabla naziv="DomainObject.Predmet.OstaliListFormatedWithAdress_1">
      <item>Niko Mišković, Vranička 32, 10000 Zagreb</item>
      <item>Zlatko Markasović, Vijenac I. Meštrovića 50, 31000 Osijek</item>
    </derivirana_varijabla>
  </DomainObject.Predmet.OstaliListFormatedWithAdress>
  <DomainObject.Predmet.OstaliListFormatedWithAdressOIB>
    <izvorni_sadrzaj>
      <item>Niko Mišković, OIB 80372318337, Vranička 32, 10000 Zagreb</item>
      <item>Zlatko Markasović, OIB 82230536462, Vijenac I. Meštrovića 50, 31000 Osijek</item>
    </izvorni_sadrzaj>
    <derivirana_varijabla naziv="DomainObject.Predmet.OstaliListFormatedWithAdressOIB_1">
      <item>Niko Mišković, OIB 80372318337, Vranička 32, 10000 Zagreb</item>
      <item>Zlatko Markasović, OIB 82230536462, Vijenac I. Meštrovića 50, 31000 Osijek</item>
    </derivirana_varijabla>
  </DomainObject.Predmet.OstaliListFormatedWithAdressOIB>
  <DomainObject.Predmet.OstaliListNazivFormated>
    <izvorni_sadrzaj>
      <item>Niko Mišković</item>
      <item>Zlatko Markasović</item>
    </izvorni_sadrzaj>
    <derivirana_varijabla naziv="DomainObject.Predmet.OstaliListNazivFormated_1">
      <item>Niko Mišković</item>
      <item>Zlatko Markasović</item>
    </derivirana_varijabla>
  </DomainObject.Predmet.OstaliListNazivFormated>
  <DomainObject.Predmet.OstaliListNazivFormatedOIB>
    <izvorni_sadrzaj>
      <item>Niko Mišković, OIB 80372318337</item>
      <item>Zlatko Markasović, OIB 82230536462</item>
    </izvorni_sadrzaj>
    <derivirana_varijabla naziv="DomainObject.Predmet.OstaliListNazivFormatedOIB_1">
      <item>Niko Mišković, OIB 80372318337</item>
      <item>Zlatko Markasović, OIB 82230536462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DEMIRX d.o.o. za proizvodnju i trgovinu</izvorni_sadrzaj>
    <derivirana_varijabla naziv="DomainObject.Predmet.ProtustrankaIDrugi_1">DEMIRX d.o.o. za proizvodnju i trgovinu</derivirana_varijabla>
  </DomainObject.Predmet.ProtustrankaIDrugi>
  <DomainObject.Predmet.StrankaIDrugiAdressOIB>
    <izvorni_sadrzaj>H-ABDUCO društvo s ograničenom odgovornošću za usluge, OIB 13667298928, Slavonska avenija 6A, 10000 Zagreb</izvorni_sadrzaj>
    <derivirana_varijabla naziv="DomainObject.Predmet.StrankaIDrugiAdressOIB_1">H-ABDUCO društvo s ograničenom odgovornošću za usluge, OIB 13667298928, Slavonska avenija 6A, 10000 Zagreb</derivirana_varijabla>
  </DomainObject.Predmet.StrankaIDrugiAdressOIB>
  <DomainObject.Predmet.ProtustrankaIDrugiAdressOIB>
    <izvorni_sadrzaj>DEMIRX d.o.o. za proizvodnju i trgovinu, OIB 34623087422, Trpinjska cesta 51, 32000 Vukovar</izvorni_sadrzaj>
    <derivirana_varijabla naziv="DomainObject.Predmet.ProtustrankaIDrugiAdressOIB_1">DEMIRX d.o.o. za proizvodnju i trgovinu, OIB 34623087422, Trpinjska cesta 51,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DEMIRX d.o.o. za proizvodnju i trgovinu</item>
      <item>H-ABDUCO društvo s ograničenom odgovornošću za usluge</item>
      <item>Niko Mišković</item>
      <item>Zlatko Markasović</item>
    </izvorni_sadrzaj>
    <derivirana_varijabla naziv="DomainObject.Predmet.SudioniciListNaziv_1">
      <item>DEMIRX d.o.o. za proizvodnju i trgovinu</item>
      <item>H-ABDUCO društvo s ograničenom odgovornošću za usluge</item>
      <item>Niko Mišković</item>
      <item>Zlatko Markasović</item>
    </derivirana_varijabla>
  </DomainObject.Predmet.SudioniciListNaziv>
  <DomainObject.Predmet.SudioniciListAdressOIB>
    <izvorni_sadrzaj>
      <item>DEMIRX d.o.o. za proizvodnju i trgovinu, OIB 34623087422, Trpinjska cesta 51,32000 Vukovar</item>
      <item>H-ABDUCO društvo s ograničenom odgovornošću za usluge, OIB 13667298928, Slavonska avenija 6A,10000 Zagreb</item>
      <item>Niko Mišković, OIB 80372318337, Vranička 32,10000 Zagreb</item>
      <item>Zlatko Markasović, OIB 82230536462, Vijenac I. Meštrovića 50,31000 Osijek</item>
    </izvorni_sadrzaj>
    <derivirana_varijabla naziv="DomainObject.Predmet.SudioniciListAdressOIB_1">
      <item>DEMIRX d.o.o. za proizvodnju i trgovinu, OIB 34623087422, Trpinjska cesta 51,32000 Vukovar</item>
      <item>H-ABDUCO društvo s ograničenom odgovornošću za usluge, OIB 13667298928, Slavonska avenija 6A,10000 Zagreb</item>
      <item>Niko Mišković, OIB 80372318337, Vranička 32,10000 Zagreb</item>
      <item>Zlatko Markasović, OIB 82230536462, Vijenac I.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34623087422</item>
      <item>, OIB 13667298928</item>
      <item>, OIB 80372318337</item>
      <item>, OIB 82230536462</item>
    </izvorni_sadrzaj>
    <derivirana_varijabla naziv="DomainObject.Predmet.SudioniciListNazivOIB_1">
      <item>, OIB 34623087422</item>
      <item>, OIB 13667298928</item>
      <item>, OIB 80372318337</item>
      <item>, OIB 82230536462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642C61-E4E2-4A09-AF75-D4797FC3A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577</properties:Words>
  <properties:Characters>3199</properties:Characters>
  <properties:Lines>109</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3847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2017-06-01T06:34:00Z</dcterms:created>
  <dc:creator>jbekavac</dc:creator>
  <cp:lastModifiedBy>Elizabeta Đeke</cp:lastModifiedBy>
  <cp:lastPrinted>2017-03-14T08:36:00Z</cp:lastPrinted>
  <dcterms:modified xmlns:xsi="http://www.w3.org/2001/XMLSchema-instance" xsi:type="dcterms:W3CDTF">2017-06-01T07:40:00Z</dcterms:modified>
  <cp:revision>4</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