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98a6" w14:paraId="09f98a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F13EC">
        <w:t>2582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A1DBF">
        <w:t xml:space="preserve">Financijske agencije Regionalni centar Zagreb, Podružnica ZAGREB, Trg svibanjskih žrtava 1995. broj 1, za pokretanje skraćenog stečajnog postupka nad dužnikom </w:t>
      </w:r>
      <w:r w:rsidR="003F13EC">
        <w:t>MEGA KONIL d.o.o., OIB: 89624987653, MBS: 080747355,  Odranski Obrež, Amerikanska 6</w:t>
      </w:r>
      <w:r w:rsidR="00FD1C9D">
        <w:t xml:space="preserve">, </w:t>
      </w:r>
      <w:r w:rsidR="009B6422">
        <w:t xml:space="preserve">dana </w:t>
      </w:r>
      <w:r w:rsidR="0018686D">
        <w:t>22</w:t>
      </w:r>
      <w:r w:rsidR="00FD1C9D">
        <w:t>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F13EC">
        <w:t>MEGA KONIL d.o.o., OIB: 89624987653, MBS: 080747355,  Odranski Obrež, Amerikanska 6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3F13EC">
        <w:t>Siniša Rajnović, Milanovac, Virovitica, Sv. Trojstva 87, OIB: 86217384445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F13EC">
        <w:t>MEGA KONIL d.o.o., OIB: 89624987653, MBS: 080747355,  Odranski Obrež, Amerikanska 6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 xml:space="preserve">agreb, </w:t>
      </w:r>
      <w:r w:rsidR="005A1DBF">
        <w:t>Podružnica ZAGREB, Trg svibanjskih žrtava 1995. broj 1</w:t>
      </w:r>
      <w:r w:rsidR="00B9365B">
        <w:t>,</w:t>
      </w:r>
      <w:r>
        <w:t xml:space="preserve"> podnijela je dana </w:t>
      </w:r>
      <w:r w:rsidR="003F13EC">
        <w:t>24. 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18686D">
        <w:t>11</w:t>
      </w:r>
      <w:r w:rsidR="003F13EC">
        <w:t>436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3F13EC">
        <w:t>MEGA KONIL d.o.o., OIB: 89624987653, MBS: 080747355,  Odranski Obrež, Amerikanska 6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18686D">
        <w:t>22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5664E6">
        <w:t>2</w:t>
      </w:r>
      <w:r w:rsidR="003F13EC">
        <w:t>582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18686D">
        <w:t>22</w:t>
      </w:r>
      <w:r w:rsidR="003B09CF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18C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3F13EC">
      <w:t>2582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8686D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3F13EC"/>
    <w:rsid w:val="0040522B"/>
    <w:rsid w:val="00423822"/>
    <w:rsid w:val="00437C48"/>
    <w:rsid w:val="004F0096"/>
    <w:rsid w:val="004F74A2"/>
    <w:rsid w:val="00500CAC"/>
    <w:rsid w:val="005113D4"/>
    <w:rsid w:val="005664E6"/>
    <w:rsid w:val="00597876"/>
    <w:rsid w:val="005A1DBF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318CD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1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18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18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8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8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1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18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18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8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8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St-2582/2016</izvorni_sadrzaj>
    <derivirana_varijabla naziv="DomainObject.Predmet.OznakaBroj_1">St-2582/2016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MEGA KONIL d.o.o.</izvorni_sadrzaj>
    <derivirana_varijabla naziv="DomainObject.Predmet.ProtustrankaFormated_1">  MEGA KONIL d.o.o.</derivirana_varijabla>
  </DomainObject.Predmet.ProtustrankaFormated>
  <DomainObject.Predmet.ProtustrankaFormatedOIB>
    <izvorni_sadrzaj>  MEGA KONIL d.o.o., OIB 89624987653</izvorni_sadrzaj>
    <derivirana_varijabla naziv="DomainObject.Predmet.ProtustrankaFormatedOIB_1">  MEGA KONIL d.o.o., OIB 89624987653</derivirana_varijabla>
  </DomainObject.Predmet.ProtustrankaFormatedOIB>
  <DomainObject.Predmet.ProtustrankaFormatedWithAdress>
    <izvorni_sadrzaj> MEGA KONIL d.o.o., Amerikanska 6, 10020 Odranski Obrež</izvorni_sadrzaj>
    <derivirana_varijabla naziv="DomainObject.Predmet.ProtustrankaFormatedWithAdress_1"> MEGA KONIL d.o.o., Amerikanska 6, 10020 Odranski Obrež</derivirana_varijabla>
  </DomainObject.Predmet.ProtustrankaFormatedWithAdress>
  <DomainObject.Predmet.ProtustrankaFormatedWithAdressOIB>
    <izvorni_sadrzaj> MEGA KONIL d.o.o., OIB 89624987653, Amerikanska 6, 10020 Odranski Obrež</izvorni_sadrzaj>
    <derivirana_varijabla naziv="DomainObject.Predmet.ProtustrankaFormatedWithAdressOIB_1"> MEGA KONIL d.o.o., OIB 89624987653, Amerikanska 6, 10020 Odranski Obrež</derivirana_varijabla>
  </DomainObject.Predmet.ProtustrankaFormatedWithAdressOIB>
  <DomainObject.Predmet.ProtustrankaWithAdress>
    <izvorni_sadrzaj>MEGA KONIL d.o.o. Amerikanska 6, 10020 Odranski Obrež</izvorni_sadrzaj>
    <derivirana_varijabla naziv="DomainObject.Predmet.ProtustrankaWithAdress_1">MEGA KONIL d.o.o. Amerikanska 6, 10020 Odranski Obrež</derivirana_varijabla>
  </DomainObject.Predmet.ProtustrankaWithAdress>
  <DomainObject.Predmet.ProtustrankaWithAdressOIB>
    <izvorni_sadrzaj>MEGA KONIL d.o.o., OIB 89624987653, Amerikanska 6, 10020 Odranski Obrež</izvorni_sadrzaj>
    <derivirana_varijabla naziv="DomainObject.Predmet.ProtustrankaWithAdressOIB_1">MEGA KONIL d.o.o., OIB 89624987653, Amerikanska 6, 10020 Odranski Obrež</derivirana_varijabla>
  </DomainObject.Predmet.ProtustrankaWithAdressOIB>
  <DomainObject.Predmet.ProtustrankaNazivFormated>
    <izvorni_sadrzaj>MEGA KONIL d.o.o.</izvorni_sadrzaj>
    <derivirana_varijabla naziv="DomainObject.Predmet.ProtustrankaNazivFormated_1">MEGA KONIL d.o.o.</derivirana_varijabla>
  </DomainObject.Predmet.ProtustrankaNazivFormated>
  <DomainObject.Predmet.ProtustrankaNazivFormatedOIB>
    <izvorni_sadrzaj>MEGA KONIL d.o.o., OIB 89624987653</izvorni_sadrzaj>
    <derivirana_varijabla naziv="DomainObject.Predmet.ProtustrankaNazivFormatedOIB_1">MEGA KONIL d.o.o., OIB 89624987653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KONIL d.o.o.</item>
    </izvorni_sadrzaj>
    <derivirana_varijabla naziv="DomainObject.Predmet.ProtuStrankaListFormated_1">
      <item>MEGA KONIL d.o.o.</item>
    </derivirana_varijabla>
  </DomainObject.Predmet.ProtuStrankaListFormated>
  <DomainObject.Predmet.ProtuStrankaListFormatedOIB>
    <izvorni_sadrzaj>
      <item>MEGA KONIL d.o.o., OIB 89624987653</item>
    </izvorni_sadrzaj>
    <derivirana_varijabla naziv="DomainObject.Predmet.ProtuStrankaListFormatedOIB_1">
      <item>MEGA KONIL d.o.o., OIB 89624987653</item>
    </derivirana_varijabla>
  </DomainObject.Predmet.ProtuStrankaListFormatedOIB>
  <DomainObject.Predmet.ProtuStrankaListFormatedWithAdress>
    <izvorni_sadrzaj>
      <item>MEGA KONIL d.o.o., Amerikanska 6, 10020 Odranski Obrež</item>
    </izvorni_sadrzaj>
    <derivirana_varijabla naziv="DomainObject.Predmet.ProtuStrankaListFormatedWithAdress_1">
      <item>MEGA KONIL d.o.o., Amerikanska 6, 10020 Odranski Obrež</item>
    </derivirana_varijabla>
  </DomainObject.Predmet.ProtuStrankaListFormatedWithAdress>
  <DomainObject.Predmet.ProtuStrankaListFormatedWithAdressOIB>
    <izvorni_sadrzaj>
      <item>MEGA KONIL d.o.o., OIB 89624987653, Amerikanska 6, 10020 Odranski Obrež</item>
    </izvorni_sadrzaj>
    <derivirana_varijabla naziv="DomainObject.Predmet.ProtuStrankaListFormatedWithAdressOIB_1">
      <item>MEGA KONIL d.o.o., OIB 89624987653, Amerikanska 6, 10020 Odranski Obrež</item>
    </derivirana_varijabla>
  </DomainObject.Predmet.ProtuStrankaListFormatedWithAdressOIB>
  <DomainObject.Predmet.ProtuStrankaListNazivFormated>
    <izvorni_sadrzaj>
      <item>MEGA KONIL d.o.o.</item>
    </izvorni_sadrzaj>
    <derivirana_varijabla naziv="DomainObject.Predmet.ProtuStrankaListNazivFormated_1">
      <item>MEGA KONIL d.o.o.</item>
    </derivirana_varijabla>
  </DomainObject.Predmet.ProtuStrankaListNazivFormated>
  <DomainObject.Predmet.ProtuStrankaListNazivFormatedOIB>
    <izvorni_sadrzaj>
      <item>MEGA KONIL d.o.o., OIB 89624987653</item>
    </izvorni_sadrzaj>
    <derivirana_varijabla naziv="DomainObject.Predmet.ProtuStrankaListNazivFormatedOIB_1">
      <item>MEGA KONIL d.o.o., OIB 89624987653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KONIL d.o.o.</izvorni_sadrzaj>
    <derivirana_varijabla naziv="DomainObject.Predmet.ProtustrankaIDrugi_1">MEGA KONIL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KONIL d.o.o., OIB 89624987653, Amerikanska 6, 10020 Odranski Obrež</izvorni_sadrzaj>
    <derivirana_varijabla naziv="DomainObject.Predmet.ProtustrankaIDrugiAdressOIB_1">MEGA KONIL d.o.o., OIB 89624987653, Amerikanska 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KONIL d.o.o.</item>
      <item>FINA Regionalni centar Zagreb</item>
    </izvorni_sadrzaj>
    <derivirana_varijabla naziv="DomainObject.Predmet.SudioniciListNaziv_1">
      <item>MEGA KONIL d.o.o.</item>
      <item>FINA Regionalni centar Zagreb</item>
    </derivirana_varijabla>
  </DomainObject.Predmet.SudioniciListNaziv>
  <DomainObject.Predmet.SudioniciListAdressOIB>
    <izvorni_sadrzaj>
      <item>MEGA KONIL d.o.o., OIB 89624987653, Amerikanska 6,10020 Odranski Obrež</item>
      <item>FINA Regionalni centar Zagreb, OIB 85821130368, Trg svibanjskih žrtava 1995. br. 1,10000 Zagreb</item>
    </izvorni_sadrzaj>
    <derivirana_varijabla naziv="DomainObject.Predmet.SudioniciListAdressOIB_1">
      <item>MEGA KONIL d.o.o., OIB 89624987653, Amerikanska 6,10020 Odranski Obrež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89624987653</item>
      <item>, OIB 85821130368</item>
    </izvorni_sadrzaj>
    <derivirana_varijabla naziv="DomainObject.Predmet.SudioniciListNazivOIB_1">
      <item>, OIB 89624987653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9103A-D808-4B18-8EB6-73B85C2B3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2279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2017-02-22T09:16:00Z</dcterms:created>
  <dc:creator>korisnik</dc:creator>
  <cp:lastModifiedBy>Žana Bem</cp:lastModifiedBy>
  <cp:lastPrinted>2017-01-16T08:43:00Z</cp:lastPrinted>
  <dcterms:modified xmlns:xsi="http://www.w3.org/2001/XMLSchema-instance" xsi:type="dcterms:W3CDTF">2017-02-22T09:24:00Z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