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402c" w14:paraId="d92402c" w:rsidRDefault="003B652C" w:rsidP="003B652C" w:rsidR="003B652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52C" w:rsidP="003B652C" w:rsidR="003B652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B652C" w:rsidP="003B652C" w:rsidR="003B652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B652C" w:rsidP="003B652C" w:rsidR="003B652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B652C" w:rsidP="003B652C" w:rsidR="003B652C"/>
    <w:p w:rsidRDefault="003B652C" w:rsidP="003B652C" w:rsidR="003B652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B652C" w:rsidP="003B652C" w:rsidR="003B652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B652C" w:rsidP="003B652C" w:rsidR="003B652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6756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RUKOMETNI KLUB "ISTRA" – LABIN, Labin, Rudarska 1, OIB 49986854755, reg. br. 18001023,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B652C" w:rsidP="003B652C" w:rsidR="003B652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B652C" w:rsidP="003B652C" w:rsidR="003B652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52C" w:rsidP="003B652C" w:rsidR="003B652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RUKOMETNI KLUB "ISTRA" – LABIN, Labin, Rudarska 1, OIB 49986854755, reg. br. 18001023.</w:t>
      </w:r>
    </w:p>
    <w:p w:rsidRDefault="003B652C" w:rsidP="003B652C" w:rsidR="003B652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B652C" w:rsidP="003B652C" w:rsidR="003B652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RUKOMETNI KLUB "ISTRA" –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4011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59.591,11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B652C" w:rsidP="003B652C" w:rsidR="003B652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3B652C" w:rsidP="003B652C" w:rsidR="003B652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3B652C" w:rsidP="003B652C" w:rsidR="003B652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B652C" w:rsidP="003B652C" w:rsidR="003B652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B652C" w:rsidP="003B652C" w:rsidR="003B652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3B652C" w:rsidP="003B652C" w:rsidR="003B652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B652C" w:rsidP="003B652C" w:rsidR="003B652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B652C" w:rsidP="003B652C" w:rsidR="003B652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B652C" w:rsidP="003B652C" w:rsidR="003B652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B652C" w:rsidP="003B652C" w:rsidR="003B652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3B652C" w:rsidP="003B652C" w:rsidR="003B652C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3B652C" w:rsidP="003B652C" w:rsidR="003B652C"/>
    <w:p w:rsidRDefault="003B652C" w:rsidP="003B652C" w:rsidR="003B652C"/>
    <w:p w:rsidRDefault="003B652C" w:rsidP="003B652C" w:rsidR="003B652C"/>
    <w:p w:rsidRDefault="003B652C" w:rsidP="003B652C" w:rsidR="003B652C"/>
    <w:p w:rsidRDefault="003B652C" w:rsidP="003B652C" w:rsidR="003B652C"/>
    <w:p w:rsidRDefault="003B652C" w:rsidP="003B652C" w:rsidR="003B652C"/>
    <w:p w:rsidRDefault="003B652C" w:rsidP="003B652C" w:rsidR="003B652C"/>
    <w:p w:rsidRDefault="003B652C" w:rsidP="003B652C" w:rsidR="003B652C"/>
    <w:p w:rsidRDefault="003B652C" w:rsidP="003B652C" w:rsidR="003B652C"/>
    <w:p w:rsidRDefault="00C07B79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C32" w:rsidP="003B652C" w:rsidR="00F23C32">
      <w:r>
        <w:separator/>
      </w:r>
    </w:p>
  </w:endnote>
  <w:endnote w:id="0" w:type="continuationSeparator">
    <w:p w:rsidRDefault="00F23C32" w:rsidP="003B652C" w:rsidR="00F23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C32" w:rsidP="003B652C" w:rsidR="00F23C32">
      <w:r>
        <w:separator/>
      </w:r>
    </w:p>
  </w:footnote>
  <w:footnote w:id="0" w:type="continuationSeparator">
    <w:p w:rsidRDefault="00F23C32" w:rsidP="003B652C" w:rsidR="00F23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C32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7B79">
          <w:rPr>
            <w:noProof/>
          </w:rPr>
          <w:t>2</w:t>
        </w:r>
        <w:r>
          <w:fldChar w:fldCharType="end"/>
        </w:r>
      </w:sdtContent>
    </w:sdt>
    <w:r>
      <w:tab/>
      <w:t>11 St-4</w:t>
    </w:r>
    <w:r w:rsidR="003B652C">
      <w:t>40</w:t>
    </w:r>
    <w:r>
      <w:t>/2015-3</w:t>
    </w:r>
  </w:p>
  <w:p w:rsidRDefault="00C07B79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C32" w:rsidP="007B623F" w:rsidR="007B623F">
    <w:pPr>
      <w:pStyle w:val="Zaglavlje"/>
      <w:jc w:val="right"/>
    </w:pPr>
    <w:r>
      <w:t>11 St-4</w:t>
    </w:r>
    <w:r w:rsidR="003B652C">
      <w:t>40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D1"/>
    <w:rsid w:val="003B652C"/>
    <w:rsid w:val="009A6044"/>
    <w:rsid w:val="00BF033F"/>
    <w:rsid w:val="00C07B79"/>
    <w:rsid w:val="00D51ED1"/>
    <w:rsid w:val="00F2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652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5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65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52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5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652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7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B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B7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B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B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652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5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65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52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5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652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B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B7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B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B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"ISTRA", LABIN</izvorni_sadrzaj>
    <derivirana_varijabla naziv="DomainObject.Predmet.ProtustrankaFormated_1">  RUKOMETNI KLUB "ISTRA", LABIN</derivirana_varijabla>
  </DomainObject.Predmet.ProtustrankaFormated>
  <DomainObject.Predmet.ProtustrankaFormatedOIB>
    <izvorni_sadrzaj>  RUKOMETNI KLUB "ISTRA", LABIN, OIB 49986854755</izvorni_sadrzaj>
    <derivirana_varijabla naziv="DomainObject.Predmet.ProtustrankaFormatedOIB_1">  RUKOMETNI KLUB "ISTRA", LABIN, OIB 49986854755</derivirana_varijabla>
  </DomainObject.Predmet.ProtustrankaFormatedOIB>
  <DomainObject.Predmet.ProtustrankaFormatedWithAdress>
    <izvorni_sadrzaj> RUKOMETNI KLUB "ISTRA", LABIN, Rudarska 1, 52220 Labin</izvorni_sadrzaj>
    <derivirana_varijabla naziv="DomainObject.Predmet.ProtustrankaFormatedWithAdress_1"> RUKOMETNI KLUB "ISTRA", LABIN, Rudarska 1, 52220 Labin</derivirana_varijabla>
  </DomainObject.Predmet.ProtustrankaFormatedWithAdress>
  <DomainObject.Predmet.ProtustrankaFormatedWithAdressOIB>
    <izvorni_sadrzaj> RUKOMETNI KLUB "ISTRA", LABIN, OIB 49986854755, Rudarska 1, 52220 Labin</izvorni_sadrzaj>
    <derivirana_varijabla naziv="DomainObject.Predmet.ProtustrankaFormatedWithAdressOIB_1"> RUKOMETNI KLUB "ISTRA", LABIN, OIB 49986854755, Rudarska 1, 52220 Labin</derivirana_varijabla>
  </DomainObject.Predmet.ProtustrankaFormatedWithAdressOIB>
  <DomainObject.Predmet.ProtustrankaWithAdress>
    <izvorni_sadrzaj>RUKOMETNI KLUB "ISTRA", LABIN Rudarska 1, 52220 Labin</izvorni_sadrzaj>
    <derivirana_varijabla naziv="DomainObject.Predmet.ProtustrankaWithAdress_1">RUKOMETNI KLUB "ISTRA", LABIN Rudarska 1, 52220 Labin</derivirana_varijabla>
  </DomainObject.Predmet.ProtustrankaWithAdress>
  <DomainObject.Predmet.ProtustrankaWithAdressOIB>
    <izvorni_sadrzaj>RUKOMETNI KLUB "ISTRA", LABIN, OIB 49986854755, Rudarska 1, 52220 Labin</izvorni_sadrzaj>
    <derivirana_varijabla naziv="DomainObject.Predmet.ProtustrankaWithAdressOIB_1">RUKOMETNI KLUB "ISTRA", LABIN, OIB 49986854755, Rudarska 1, 52220 Labin</derivirana_varijabla>
  </DomainObject.Predmet.ProtustrankaWithAdressOIB>
  <DomainObject.Predmet.ProtustrankaNazivFormated>
    <izvorni_sadrzaj>RUKOMETNI KLUB "ISTRA", LABIN</izvorni_sadrzaj>
    <derivirana_varijabla naziv="DomainObject.Predmet.ProtustrankaNazivFormated_1">RUKOMETNI KLUB "ISTRA", LABIN</derivirana_varijabla>
  </DomainObject.Predmet.ProtustrankaNazivFormated>
  <DomainObject.Predmet.ProtustrankaNazivFormatedOIB>
    <izvorni_sadrzaj>RUKOMETNI KLUB "ISTRA", LABIN, OIB 49986854755</izvorni_sadrzaj>
    <derivirana_varijabla naziv="DomainObject.Predmet.ProtustrankaNazivFormatedOIB_1">RUKOMETNI KLUB "ISTRA", LABIN, OIB 49986854755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59591.11</izvorni_sadrzaj>
    <derivirana_varijabla naziv="DomainObject.Predmet.TrenutnaVrijednost_1">59591.11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RUKOMETNI KLUB "ISTRA", LABIN</item>
    </izvorni_sadrzaj>
    <derivirana_varijabla naziv="DomainObject.Predmet.ProtuStrankaListFormated_1">
      <item>RUKOMETNI KLUB "ISTRA", LABIN</item>
    </derivirana_varijabla>
  </DomainObject.Predmet.ProtuStrankaListFormated>
  <DomainObject.Predmet.ProtuStrankaListFormatedOIB>
    <izvorni_sadrzaj>
      <item>RUKOMETNI KLUB "ISTRA", LABIN, OIB 49986854755</item>
    </izvorni_sadrzaj>
    <derivirana_varijabla naziv="DomainObject.Predmet.ProtuStrankaListFormatedOIB_1">
      <item>RUKOMETNI KLUB "ISTRA", LABIN, OIB 49986854755</item>
    </derivirana_varijabla>
  </DomainObject.Predmet.ProtuStrankaListFormatedOIB>
  <DomainObject.Predmet.ProtuStrankaListFormatedWithAdress>
    <izvorni_sadrzaj>
      <item>RUKOMETNI KLUB "ISTRA", LABIN, Rudarska 1, 52220 Labin</item>
    </izvorni_sadrzaj>
    <derivirana_varijabla naziv="DomainObject.Predmet.ProtuStrankaListFormatedWithAdress_1">
      <item>RUKOMETNI KLUB "ISTRA", LABIN, Rudarska 1, 52220 Labin</item>
    </derivirana_varijabla>
  </DomainObject.Predmet.ProtuStrankaListFormatedWithAdress>
  <DomainObject.Predmet.ProtuStrankaListFormatedWithAdressOIB>
    <izvorni_sadrzaj>
      <item>RUKOMETNI KLUB "ISTRA", LABIN, OIB 49986854755, Rudarska 1, 52220 Labin</item>
    </izvorni_sadrzaj>
    <derivirana_varijabla naziv="DomainObject.Predmet.ProtuStrankaListFormatedWithAdressOIB_1">
      <item>RUKOMETNI KLUB "ISTRA", LABIN, OIB 49986854755, Rudarska 1, 52220 Labin</item>
    </derivirana_varijabla>
  </DomainObject.Predmet.ProtuStrankaListFormatedWithAdressOIB>
  <DomainObject.Predmet.ProtuStrankaListNazivFormated>
    <izvorni_sadrzaj>
      <item>RUKOMETNI KLUB "ISTRA", LABIN</item>
    </izvorni_sadrzaj>
    <derivirana_varijabla naziv="DomainObject.Predmet.ProtuStrankaListNazivFormated_1">
      <item>RUKOMETNI KLUB "ISTRA", LABIN</item>
    </derivirana_varijabla>
  </DomainObject.Predmet.ProtuStrankaListNazivFormated>
  <DomainObject.Predmet.ProtuStrankaListNazivFormatedOIB>
    <izvorni_sadrzaj>
      <item>RUKOMETNI KLUB "ISTRA", LABIN, OIB 49986854755</item>
    </izvorni_sadrzaj>
    <derivirana_varijabla naziv="DomainObject.Predmet.ProtuStrankaListNazivFormatedOIB_1">
      <item>RUKOMETNI KLUB "ISTRA", LABIN, OIB 49986854755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RUKOMETNI KLUB "ISTRA", LABIN</izvorni_sadrzaj>
    <derivirana_varijabla naziv="DomainObject.Predmet.ProtustrankaIDrugi_1">RUKOMETNI KLUB "ISTRA",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RUKOMETNI KLUB "ISTRA", LABIN, OIB 49986854755, Rudarska 1, 52220 Labin</izvorni_sadrzaj>
    <derivirana_varijabla naziv="DomainObject.Predmet.ProtustrankaIDrugiAdressOIB_1">RUKOMETNI KLUB "ISTRA", LABIN, OIB 49986854755, Rudarska 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RUKOMETNI KLUB "ISTRA", LABIN</item>
    </izvorni_sadrzaj>
    <derivirana_varijabla naziv="DomainObject.Predmet.SudioniciListNaziv_1">
      <item>FINANCIJSKA AGENCIJA, RC RIJEKA, PODRUŽNICA PULA, PULA</item>
      <item>RUKOMETNI KLUB "ISTRA",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RUKOMETNI KLUB "ISTRA", LABIN, OIB 49986854755, Rudarska 1,52220 Labin</item>
    </izvorni_sadrzaj>
    <derivirana_varijabla naziv="DomainObject.Predmet.SudioniciListAdressOIB_1">
      <item>FINANCIJSKA AGENCIJA, RC RIJEKA, PODRUŽNICA PULA, PULA, OIB 85821130368, Ulica grada Vukovara 70,Zagreb</item>
      <item>RUKOMETNI KLUB "ISTRA", LABIN, OIB 49986854755,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49986854755</item>
    </izvorni_sadrzaj>
    <derivirana_varijabla naziv="DomainObject.Predmet.SudioniciListNazivOIB_1">
      <item>, OIB 85821130368</item>
      <item>, OIB 49986854755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1919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2015-12-01T08:24:00Z</dcterms:created>
  <dc:creator>Mihaela Kaligari</dc:creator>
  <dc:description/>
  <cp:keywords/>
  <cp:lastModifiedBy>Lorena Paris Aničić</cp:lastModifiedBy>
  <cp:lastPrinted>2015-12-01T08:27:00Z</cp:lastPrinted>
  <dcterms:modified xmlns:xsi="http://www.w3.org/2001/XMLSchema-instance" xsi:type="dcterms:W3CDTF">2015-12-16T12:51:00Z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