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8bb1" w14:paraId="2218bb1" w:rsidRDefault="00154969" w:rsidR="00781A0D">
      <w:pPr>
        <w15:collapsed w:val="false"/>
      </w:pPr>
      <w:bookmarkStart w:name="_GoBack" w:id="0"/>
      <w:bookmarkEnd w:id="0"/>
      <w:r>
        <w:rPr>
          <w:noProof/>
          <w:lang w:bidi="he-IL" w:eastAsia="hr-HR"/>
        </w:rPr>
        <w:drawing>
          <wp:inline distR="0" distL="0" distB="0" distT="0">
            <wp:extent cy="8150225" cx="5760720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50225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1A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4969"/>
    <w:rsid w:val="00015987"/>
    <w:rsid w:val="000B3CE1"/>
    <w:rsid w:val="00154969"/>
    <w:rsid w:val="003B31D6"/>
    <w:rsid w:val="0042317C"/>
    <w:rsid w:val="00781A0D"/>
    <w:rsid w:val="00AE699F"/>
    <w:rsid w:val="00CB6AF6"/>
    <w:rsid w:val="00F6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496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496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3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496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49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3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2018-09-11T07:52:00Z</dcterms:created>
  <dc:creator>Valentina Mrkonja</dc:creator>
  <cp:lastModifiedBy>Valentina Mrkonja</cp:lastModifiedBy>
  <dcterms:modified xmlns:xsi="http://www.w3.org/2001/XMLSchema-instance" xsi:type="dcterms:W3CDTF">2018-09-11T07:55:00Z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Sp-2/2018-5 / Podnesak - Podnesak (Sp2-18-1 Hamag.docx)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