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d912" w14:paraId="92bd912" w:rsidRDefault="00AB4602" w:rsidP="007B2362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2362" w:rsidP="007B2362" w:rsidR="007B2362">
      <w:pPr>
        <w:jc w:val="right"/>
      </w:pPr>
      <w:r>
        <w:t>Poslovni broj: 3 St-267/2016-33</w:t>
      </w:r>
    </w:p>
    <w:p w:rsidRDefault="007B2362" w:rsidP="007B2362" w:rsidR="007B2362">
      <w:pPr>
        <w:jc w:val="center"/>
      </w:pPr>
      <w:r>
        <w:t>R E P U B L I K A  H R V A T S K A</w:t>
      </w:r>
    </w:p>
    <w:p w:rsidRDefault="007B2362" w:rsidP="007B2362" w:rsidR="007B2362">
      <w:pPr>
        <w:jc w:val="center"/>
      </w:pPr>
      <w:r>
        <w:t xml:space="preserve">R J E Š E N J E </w:t>
      </w:r>
    </w:p>
    <w:p w:rsidRDefault="007B2362" w:rsidP="007B2362" w:rsidR="007B2362">
      <w:pPr>
        <w:jc w:val="both"/>
      </w:pPr>
      <w:r>
        <w:tab/>
        <w:t>Trgovački sud u Bjelovaru</w:t>
      </w:r>
      <w:r>
        <w:rPr>
          <w:b/>
        </w:rPr>
        <w:t xml:space="preserve">, </w:t>
      </w:r>
      <w:r>
        <w:t xml:space="preserve">OIB 07942269267, po stečajnoj sutkinji Sanjani Zorinc u stečajnom postupku nad dužnikom EKONOMIJA JASIKA d.o.o. u stečaju,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Budakovac</w:t>
      </w:r>
      <w:proofErr w:type="spellEnd"/>
      <w:r>
        <w:t xml:space="preserve"> 1, MBS 010046546, OIB 52306102255, 1. prosinca 2017. </w:t>
      </w:r>
    </w:p>
    <w:p w:rsidRDefault="007B2362" w:rsidP="007B2362" w:rsidR="007B2362">
      <w:pPr>
        <w:jc w:val="center"/>
      </w:pPr>
      <w:r>
        <w:t xml:space="preserve">r i j e š i o    j e </w:t>
      </w:r>
    </w:p>
    <w:p w:rsidRDefault="007B2362" w:rsidP="007B2362" w:rsidR="007B2362">
      <w:pPr>
        <w:jc w:val="both"/>
      </w:pPr>
      <w:r>
        <w:tab/>
        <w:t xml:space="preserve">1. Određuje se brisanje svih zabilježbi i tereta i to zabilježbi broj Z-6800/2016, Z-9300/2016 i Z-4718/2015 na sljedećim nekretninama stečajnog dužnika: </w:t>
      </w:r>
    </w:p>
    <w:p w:rsidRDefault="007B2362" w:rsidP="007B2362" w:rsidR="007B2362">
      <w:pPr>
        <w:ind w:right="-426"/>
      </w:pPr>
      <w:r>
        <w:t xml:space="preserve">- nekretnine upisane u  zk.ul.br. 422 k.o. Brezovica </w:t>
      </w:r>
      <w:proofErr w:type="spellStart"/>
      <w:r>
        <w:t>čkbr</w:t>
      </w:r>
      <w:proofErr w:type="spellEnd"/>
      <w:r>
        <w:t xml:space="preserve">. 500/3 Oranica </w:t>
      </w:r>
      <w:proofErr w:type="spellStart"/>
      <w:r>
        <w:t>Baričevac</w:t>
      </w:r>
      <w:proofErr w:type="spellEnd"/>
      <w:r>
        <w:t xml:space="preserve"> sa 11509 m2</w:t>
      </w:r>
    </w:p>
    <w:p w:rsidRDefault="007B2362" w:rsidP="007B2362" w:rsidR="007B2362">
      <w:r>
        <w:t xml:space="preserve">- nekretnine upisane u  zk.ul.br. 561 k.o. Brezovica </w:t>
      </w:r>
      <w:proofErr w:type="spellStart"/>
      <w:r>
        <w:t>čkbr</w:t>
      </w:r>
      <w:proofErr w:type="spellEnd"/>
      <w:r>
        <w:t xml:space="preserve">. 364/2 Oranica velike livade i </w:t>
      </w:r>
      <w:proofErr w:type="spellStart"/>
      <w:r>
        <w:t>čkbr</w:t>
      </w:r>
      <w:proofErr w:type="spellEnd"/>
      <w:r>
        <w:t>.</w:t>
      </w:r>
    </w:p>
    <w:p w:rsidRDefault="007B2362" w:rsidP="007B2362" w:rsidR="007B2362">
      <w:r>
        <w:t xml:space="preserve">484/3 Oranica </w:t>
      </w:r>
      <w:proofErr w:type="spellStart"/>
      <w:r>
        <w:t>Baričevac</w:t>
      </w:r>
      <w:proofErr w:type="spellEnd"/>
      <w:r>
        <w:t xml:space="preserve"> sa 22702 m2</w:t>
      </w:r>
    </w:p>
    <w:p w:rsidRDefault="007B2362" w:rsidP="007B2362" w:rsidR="007B2362">
      <w:pPr>
        <w:ind w:right="-142"/>
      </w:pPr>
      <w:r>
        <w:t xml:space="preserve">- nekretnine upisane u zk.ul.br. 848 k.o. Brezovica </w:t>
      </w:r>
      <w:proofErr w:type="spellStart"/>
      <w:r>
        <w:t>čkbr</w:t>
      </w:r>
      <w:proofErr w:type="spellEnd"/>
      <w:r>
        <w:t xml:space="preserve">. 484/1 Oranica </w:t>
      </w:r>
      <w:proofErr w:type="spellStart"/>
      <w:r>
        <w:t>Baričevac</w:t>
      </w:r>
      <w:proofErr w:type="spellEnd"/>
      <w:r>
        <w:t xml:space="preserve"> sa 13446 m2   </w:t>
      </w:r>
    </w:p>
    <w:p w:rsidRDefault="007B2362" w:rsidP="007B2362" w:rsidR="007B2362">
      <w:pPr>
        <w:ind w:right="-142"/>
      </w:pPr>
      <w:r>
        <w:t xml:space="preserve">- nekretnine upisane u zk.ul.br. 286 k.o. </w:t>
      </w:r>
      <w:proofErr w:type="spellStart"/>
      <w:r>
        <w:t>Detkovac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705 Oranica i neobradivo </w:t>
      </w:r>
      <w:proofErr w:type="spellStart"/>
      <w:r>
        <w:t>Pajinsko</w:t>
      </w:r>
      <w:proofErr w:type="spellEnd"/>
      <w:r>
        <w:t xml:space="preserve"> </w:t>
      </w:r>
    </w:p>
    <w:p w:rsidRDefault="007B2362" w:rsidP="007B2362" w:rsidR="007B2362">
      <w:proofErr w:type="spellStart"/>
      <w:r>
        <w:t>pašće</w:t>
      </w:r>
      <w:proofErr w:type="spellEnd"/>
      <w:r>
        <w:t xml:space="preserve"> sa 39436 m2</w:t>
      </w:r>
    </w:p>
    <w:p w:rsidRDefault="007B2362" w:rsidP="007B2362" w:rsidR="007B2362">
      <w:r>
        <w:t xml:space="preserve">- nekretnine upisane u zk.ul.br. 21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91  Kuća, dvor i oranica u selu i </w:t>
      </w:r>
      <w:proofErr w:type="spellStart"/>
      <w:r>
        <w:t>čkbr</w:t>
      </w:r>
      <w:proofErr w:type="spellEnd"/>
      <w:r>
        <w:t>.</w:t>
      </w:r>
    </w:p>
    <w:p w:rsidRDefault="007B2362" w:rsidP="007B2362" w:rsidR="007B2362">
      <w:r>
        <w:t xml:space="preserve">192  Oranica </w:t>
      </w:r>
      <w:proofErr w:type="spellStart"/>
      <w:r>
        <w:t>Jaus</w:t>
      </w:r>
      <w:proofErr w:type="spellEnd"/>
      <w:r>
        <w:t xml:space="preserve"> sa 30212 m2</w:t>
      </w:r>
    </w:p>
    <w:p w:rsidRDefault="007B2362" w:rsidP="007B2362" w:rsidR="007B2362">
      <w:r>
        <w:t xml:space="preserve">- nekretnine upisane u zk.ul.br. 41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58 Oranica Ciglana, </w:t>
      </w:r>
      <w:proofErr w:type="spellStart"/>
      <w:r>
        <w:t>čkbr</w:t>
      </w:r>
      <w:proofErr w:type="spellEnd"/>
      <w:r>
        <w:t>. 67 Oranica</w:t>
      </w:r>
    </w:p>
    <w:p w:rsidRDefault="007B2362" w:rsidP="007B2362" w:rsidR="007B2362">
      <w:r>
        <w:t xml:space="preserve">Ciglana, </w:t>
      </w:r>
      <w:proofErr w:type="spellStart"/>
      <w:r>
        <w:t>čkbr</w:t>
      </w:r>
      <w:proofErr w:type="spellEnd"/>
      <w:r>
        <w:t>. 109/3 Oranica u selu sa 26459 m2</w:t>
      </w:r>
    </w:p>
    <w:p w:rsidRDefault="007B2362" w:rsidP="007B2362" w:rsidR="007B2362">
      <w:r>
        <w:t xml:space="preserve">- nekretnine upisane u zk.ul.br. 42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109/4 Oranica u selu sa 1419 m2</w:t>
      </w:r>
    </w:p>
    <w:p w:rsidRDefault="007B2362" w:rsidP="007B2362" w:rsidR="007B2362">
      <w:r>
        <w:t xml:space="preserve">- nekretnine upisane u zk.ul.br. 164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59 Oranica Ciglana sa 26836 m2</w:t>
      </w:r>
    </w:p>
    <w:p w:rsidRDefault="007B2362" w:rsidP="007B2362" w:rsidR="007B2362">
      <w:pPr>
        <w:ind w:right="-567"/>
      </w:pPr>
      <w:r>
        <w:t xml:space="preserve">- nekretnine upisane u zk.ul.br. 193 k.o. </w:t>
      </w:r>
      <w:proofErr w:type="spellStart"/>
      <w:r>
        <w:t>Gaćište</w:t>
      </w:r>
      <w:proofErr w:type="spellEnd"/>
      <w:r>
        <w:t xml:space="preserve">  </w:t>
      </w:r>
      <w:proofErr w:type="spellStart"/>
      <w:r>
        <w:t>čkbr</w:t>
      </w:r>
      <w:proofErr w:type="spellEnd"/>
      <w:r>
        <w:t xml:space="preserve">. 68/1 Oranica i livada Ciglana, </w:t>
      </w:r>
      <w:proofErr w:type="spellStart"/>
      <w:r>
        <w:t>čkbr</w:t>
      </w:r>
      <w:proofErr w:type="spellEnd"/>
      <w:r>
        <w:t>. 106/1</w:t>
      </w:r>
    </w:p>
    <w:p w:rsidRDefault="007B2362" w:rsidP="007B2362" w:rsidR="007B2362">
      <w:pPr>
        <w:ind w:right="-567"/>
      </w:pPr>
      <w:r>
        <w:t xml:space="preserve">Kuća, dvor i oranica u selu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108/1 Oranica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603 Oranica</w:t>
      </w:r>
    </w:p>
    <w:p w:rsidRDefault="007B2362" w:rsidP="007B2362" w:rsidR="007B2362">
      <w:pPr>
        <w:ind w:right="-567"/>
      </w:pPr>
      <w:r>
        <w:t>Topolik sa 42315 m2</w:t>
      </w:r>
    </w:p>
    <w:p w:rsidRDefault="007B2362" w:rsidP="007B2362" w:rsidR="007B2362">
      <w:pPr>
        <w:ind w:right="-567"/>
      </w:pPr>
      <w:r>
        <w:t xml:space="preserve">- nekretnine upisane u zk.ul.br. 222 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120 Oranica, kuća i dvor u selu sa 11771 m2</w:t>
      </w:r>
    </w:p>
    <w:p w:rsidRDefault="007B2362" w:rsidP="007B2362" w:rsidR="007B2362">
      <w:pPr>
        <w:ind w:right="-567"/>
      </w:pPr>
      <w:r>
        <w:t xml:space="preserve">- nekretnine upisane u zk.ul.br. 244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86 Oranica Novi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159 </w:t>
      </w:r>
    </w:p>
    <w:p w:rsidRDefault="007B2362" w:rsidP="007B2362" w:rsidR="007B2362">
      <w:pPr>
        <w:ind w:right="-567"/>
      </w:pPr>
      <w:r>
        <w:t xml:space="preserve">Oranica u selu, </w:t>
      </w:r>
      <w:proofErr w:type="spellStart"/>
      <w:r>
        <w:t>čkbr</w:t>
      </w:r>
      <w:proofErr w:type="spellEnd"/>
      <w:r>
        <w:t>. 162 Oranica u selu sa 47175 m2</w:t>
      </w:r>
    </w:p>
    <w:p w:rsidRDefault="007B2362" w:rsidP="007B2362" w:rsidR="007B2362">
      <w:pPr>
        <w:ind w:right="-567"/>
      </w:pPr>
      <w:r>
        <w:lastRenderedPageBreak/>
        <w:t xml:space="preserve">- nekretnine upisane u zk.ul.br.  255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172 Oranica mali </w:t>
      </w:r>
      <w:proofErr w:type="spellStart"/>
      <w:r>
        <w:t>Jaus</w:t>
      </w:r>
      <w:proofErr w:type="spellEnd"/>
      <w:r>
        <w:t xml:space="preserve"> sa 12042 m2</w:t>
      </w:r>
    </w:p>
    <w:p w:rsidRDefault="007B2362" w:rsidP="007B2362" w:rsidR="007B2362">
      <w:pPr>
        <w:ind w:right="-567"/>
      </w:pPr>
      <w:r>
        <w:t xml:space="preserve">- nekretnine upisane u zk.ul.br. 819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 185 Oranica mali </w:t>
      </w:r>
      <w:proofErr w:type="spellStart"/>
      <w:r>
        <w:t>Jaus</w:t>
      </w:r>
      <w:proofErr w:type="spellEnd"/>
      <w:r>
        <w:t xml:space="preserve"> sa 17570 m2</w:t>
      </w:r>
    </w:p>
    <w:p w:rsidRDefault="007B2362" w:rsidP="007B2362" w:rsidR="007B2362">
      <w:pPr>
        <w:ind w:right="-567"/>
      </w:pPr>
      <w:r>
        <w:t xml:space="preserve">- nekretnine upisane u zk.ul.br.  862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187/2 Oranica </w:t>
      </w:r>
      <w:proofErr w:type="spellStart"/>
      <w:r>
        <w:t>Jaus</w:t>
      </w:r>
      <w:proofErr w:type="spellEnd"/>
      <w:r>
        <w:t xml:space="preserve"> sa 14300 m2</w:t>
      </w:r>
    </w:p>
    <w:p w:rsidRDefault="007B2362" w:rsidP="007B2362" w:rsidR="007B2362">
      <w:pPr>
        <w:ind w:right="-567"/>
      </w:pPr>
      <w:r>
        <w:t xml:space="preserve">- nekretnine upisane u zk.ul.br. 1027 k.o. </w:t>
      </w:r>
      <w:proofErr w:type="spellStart"/>
      <w:r>
        <w:t>Gaćište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 139 oranica u selu, </w:t>
      </w:r>
      <w:proofErr w:type="spellStart"/>
      <w:r>
        <w:t>čkbr</w:t>
      </w:r>
      <w:proofErr w:type="spellEnd"/>
      <w:r>
        <w:t xml:space="preserve"> 145/1 Putni jarak,</w:t>
      </w:r>
    </w:p>
    <w:p w:rsidRDefault="007B2362" w:rsidP="007B2362" w:rsidR="007B2362">
      <w:pPr>
        <w:ind w:right="-567"/>
      </w:pPr>
      <w:proofErr w:type="spellStart"/>
      <w:r>
        <w:t>čkbr</w:t>
      </w:r>
      <w:proofErr w:type="spellEnd"/>
      <w:r>
        <w:t xml:space="preserve">, 145/2 Oranica u selu, </w:t>
      </w:r>
      <w:proofErr w:type="spellStart"/>
      <w:r>
        <w:t>čkbr</w:t>
      </w:r>
      <w:proofErr w:type="spellEnd"/>
      <w:r>
        <w:t xml:space="preserve">. 163 Oranica u selu i </w:t>
      </w:r>
      <w:proofErr w:type="spellStart"/>
      <w:r>
        <w:t>čkbr</w:t>
      </w:r>
      <w:proofErr w:type="spellEnd"/>
      <w:r>
        <w:t xml:space="preserve"> 190 Oranica mali </w:t>
      </w:r>
      <w:proofErr w:type="spellStart"/>
      <w:r>
        <w:t>Jaus</w:t>
      </w:r>
      <w:proofErr w:type="spellEnd"/>
      <w:r>
        <w:t xml:space="preserve"> sa 55603 m2</w:t>
      </w:r>
    </w:p>
    <w:p w:rsidRDefault="007B2362" w:rsidP="007B2362" w:rsidR="007B2362">
      <w:pPr>
        <w:ind w:right="-567"/>
      </w:pPr>
      <w:r>
        <w:t xml:space="preserve">- nekretnine upisane u zk.ul.br. 702 k.o. Virovitica-centar, </w:t>
      </w:r>
      <w:proofErr w:type="spellStart"/>
      <w:r>
        <w:t>čkbr</w:t>
      </w:r>
      <w:proofErr w:type="spellEnd"/>
      <w:r>
        <w:t xml:space="preserve">. 1552 Stjepana Radića 42 sa </w:t>
      </w:r>
    </w:p>
    <w:p w:rsidRDefault="007B2362" w:rsidP="007B2362" w:rsidR="007B2362">
      <w:pPr>
        <w:ind w:right="-567"/>
      </w:pPr>
      <w:r>
        <w:t xml:space="preserve">1001 m2, (zgrada mješovite uporabe na 428 m2 i dvor sa 573 m2), i to 1. suvlasnički dio: 77/1000 </w:t>
      </w:r>
    </w:p>
    <w:p w:rsidRDefault="007B2362" w:rsidP="007B2362" w:rsidR="007B2362">
      <w:pPr>
        <w:ind w:right="-567"/>
      </w:pPr>
      <w:r>
        <w:t>etažno vlasništvo (E-1), poslovni prostor lokal br. 1 (označen plavom bojom i peterokutom u Planu</w:t>
      </w:r>
    </w:p>
    <w:p w:rsidRDefault="007B2362" w:rsidP="007B2362" w:rsidR="007B2362">
      <w:pPr>
        <w:ind w:right="-567"/>
      </w:pPr>
      <w:r>
        <w:t xml:space="preserve">posebnih dijelova građevine), nalazi se u uličnom dijelu prizemlja građevine, ukupne etažne </w:t>
      </w:r>
    </w:p>
    <w:p w:rsidRDefault="007B2362" w:rsidP="007B2362" w:rsidR="007B2362">
      <w:pPr>
        <w:ind w:right="-567"/>
      </w:pPr>
      <w:r>
        <w:t>površine: 61,32 m2.</w:t>
      </w:r>
    </w:p>
    <w:p w:rsidRDefault="007B2362" w:rsidP="007B2362" w:rsidR="007B2362">
      <w:pPr>
        <w:ind w:right="-567"/>
      </w:pPr>
      <w:r>
        <w:t xml:space="preserve">Vlasništvo vlasnika poslovnog prostora lokala br. 1 proteže se na parkiralište br. 1 površine </w:t>
      </w:r>
    </w:p>
    <w:p w:rsidRDefault="007B2362" w:rsidP="007B2362" w:rsidR="007B2362">
      <w:pPr>
        <w:ind w:right="-567"/>
      </w:pPr>
      <w:r>
        <w:t xml:space="preserve">12,63 m2 u dvorišnom dijelu parcele i parkiralište br. 2 površine 12,76 m2 u dvorišnom dijelu      </w:t>
      </w:r>
    </w:p>
    <w:p w:rsidRDefault="007B2362" w:rsidP="007B2362" w:rsidR="007B2362">
      <w:pPr>
        <w:ind w:right="-567"/>
      </w:pPr>
      <w:r>
        <w:t>parcele.</w:t>
      </w:r>
    </w:p>
    <w:p w:rsidRDefault="007B2362" w:rsidP="007B2362" w:rsidR="007B2362">
      <w:pPr>
        <w:ind w:right="-567"/>
      </w:pPr>
      <w:r>
        <w:t xml:space="preserve">- nekretnine upisane u zk.ul.br. 702 k.o. Virovitica-centar, </w:t>
      </w:r>
      <w:proofErr w:type="spellStart"/>
      <w:r>
        <w:t>čkbr</w:t>
      </w:r>
      <w:proofErr w:type="spellEnd"/>
      <w:r>
        <w:t xml:space="preserve">. 1552 Stjepana Radića 42 sa 1001 m2 (zgrada  mješovite uporabe na 428 m2 i dvor sa 573 m2), i to 2. suvlasnički dio: 74/1000 etažno  </w:t>
      </w:r>
    </w:p>
    <w:p w:rsidRDefault="007B2362" w:rsidP="007B2362" w:rsidR="007B2362">
      <w:pPr>
        <w:ind w:right="-567"/>
      </w:pPr>
      <w:r>
        <w:t xml:space="preserve">vlasništvo (E-2), poslovni prostor lokal br. 2 (označen sivom bojom i rombom u Planu posebnih </w:t>
      </w:r>
    </w:p>
    <w:p w:rsidRDefault="007B2362" w:rsidP="007B2362" w:rsidR="007B2362">
      <w:pPr>
        <w:ind w:right="-567"/>
      </w:pPr>
      <w:r>
        <w:t xml:space="preserve">dijelova građevine), nalazi se u uličnom dijelu prizemlja građevine, ukupne etažne površine: </w:t>
      </w:r>
    </w:p>
    <w:p w:rsidRDefault="007B2362" w:rsidP="007B2362" w:rsidR="007B2362">
      <w:pPr>
        <w:ind w:right="-567"/>
      </w:pPr>
      <w:r>
        <w:t>62,01 m2.</w:t>
      </w:r>
    </w:p>
    <w:p w:rsidRDefault="007B2362" w:rsidP="007B2362" w:rsidR="007B2362">
      <w:pPr>
        <w:ind w:right="-567"/>
      </w:pPr>
      <w:r>
        <w:t xml:space="preserve">Vlasništvo vlasnika poslovnog prostora lokala br. 2 proteže se na parkiralište br. 3  površine </w:t>
      </w:r>
    </w:p>
    <w:p w:rsidRDefault="007B2362" w:rsidP="007B2362" w:rsidR="007B2362">
      <w:pPr>
        <w:ind w:right="-567"/>
      </w:pPr>
      <w:r>
        <w:t>10,35 m2 u dvorišnom dijelu parcele.</w:t>
      </w:r>
    </w:p>
    <w:p w:rsidRDefault="007B2362" w:rsidP="007B2362" w:rsidR="007B2362">
      <w:pPr>
        <w:ind w:right="-567"/>
      </w:pPr>
      <w:r>
        <w:t xml:space="preserve">- nekretnine upisane u zk.ul.br. 702 k.o. Virovitica-centar, </w:t>
      </w:r>
      <w:proofErr w:type="spellStart"/>
      <w:r>
        <w:t>čkbr</w:t>
      </w:r>
      <w:proofErr w:type="spellEnd"/>
      <w:r>
        <w:t>. 1552 Stjepana Radića 42, sa</w:t>
      </w:r>
    </w:p>
    <w:p w:rsidRDefault="007B2362" w:rsidP="007B2362" w:rsidR="007B2362">
      <w:pPr>
        <w:ind w:right="-567"/>
      </w:pPr>
      <w:r>
        <w:t>1001 m2 (zgrada mješovite uporabe na 428 m2 i dvor sa 573 m2), i to 15. suvlasnički dio:</w:t>
      </w:r>
    </w:p>
    <w:p w:rsidRDefault="007B2362" w:rsidP="007B2362" w:rsidR="007B2362">
      <w:pPr>
        <w:ind w:right="-567"/>
      </w:pPr>
      <w:r>
        <w:t xml:space="preserve">61/1000 etažno vlasništvo (E-15), stan br. 13 (označen zelenom bojom i  šesterokutom u Planu  </w:t>
      </w:r>
    </w:p>
    <w:p w:rsidRDefault="007B2362" w:rsidP="007B2362" w:rsidR="007B2362">
      <w:pPr>
        <w:ind w:right="-567"/>
        <w:jc w:val="both"/>
      </w:pPr>
      <w:r>
        <w:t xml:space="preserve">posebnih dijelova građevine), nalazi se u potkrovlju građevine, ukupne etažne  površine 47,48 m2, </w:t>
      </w:r>
    </w:p>
    <w:p w:rsidRDefault="007B2362" w:rsidP="007B2362" w:rsidR="007B2362">
      <w:pPr>
        <w:ind w:right="-567"/>
      </w:pPr>
      <w:r>
        <w:t>a sastoji se od  kupaonice, kuhinje, izbe, dnevne sobe, spavaće sobe,  hodnika. Vlasništvo vlasnika</w:t>
      </w:r>
    </w:p>
    <w:p w:rsidRDefault="007B2362" w:rsidP="007B2362" w:rsidR="007B2362">
      <w:pPr>
        <w:ind w:right="-567"/>
      </w:pPr>
      <w:r>
        <w:t xml:space="preserve">stana br. 13 proteže se na </w:t>
      </w:r>
      <w:proofErr w:type="spellStart"/>
      <w:r>
        <w:t>loggiu</w:t>
      </w:r>
      <w:proofErr w:type="spellEnd"/>
      <w:r>
        <w:t xml:space="preserve"> površine 3,33 m2, uz južni dio stana i parkiralište br. 13 površine </w:t>
      </w:r>
    </w:p>
    <w:p w:rsidRDefault="007B2362" w:rsidP="007B2362" w:rsidR="007B2362">
      <w:pPr>
        <w:ind w:right="-567"/>
      </w:pPr>
      <w:r>
        <w:t>10,35 m2   u dvorišnom dijelu parcele.</w:t>
      </w:r>
    </w:p>
    <w:p w:rsidRDefault="007B2362" w:rsidP="007B2362" w:rsidR="007B2362">
      <w:pPr>
        <w:pStyle w:val="Bezproreda"/>
      </w:pPr>
      <w:r>
        <w:lastRenderedPageBreak/>
        <w:t xml:space="preserve">- nekretnine upisane u zk.ul.br. 702 k.o. Virovitica-centar, </w:t>
      </w:r>
      <w:proofErr w:type="spellStart"/>
      <w:r>
        <w:t>čkbr</w:t>
      </w:r>
      <w:proofErr w:type="spellEnd"/>
      <w:r>
        <w:t xml:space="preserve">. 1552 Stjepana Radića 42 sa 1001 m2 (zgrada  mješovite uporabe na 428 m2 i dvor sa 573 m2), i to 16. suvlasnički dio: 61/1000 etažno vlasništvo (E-16), stan br. 14 (označen smeđom bojom i krugom u Planu posebnih dijelova </w:t>
      </w:r>
    </w:p>
    <w:p w:rsidRDefault="007B2362" w:rsidP="007B2362" w:rsidR="007B2362">
      <w:pPr>
        <w:pStyle w:val="Bezproreda"/>
      </w:pPr>
      <w:r>
        <w:t xml:space="preserve">građevine), nalazi se u potkrovlju građevine, ukupne etažne površine 46,89 m2, a sastoji se od </w:t>
      </w:r>
    </w:p>
    <w:p w:rsidRDefault="007B2362" w:rsidP="007B2362" w:rsidR="007B2362">
      <w:pPr>
        <w:pStyle w:val="Bezproreda"/>
      </w:pPr>
      <w:r>
        <w:t xml:space="preserve">kupaonice, kuhinje,izbe, dnevne sobe, spavaće sobe, hodnika. Vlasništvo vlasnika stana br. 14 </w:t>
      </w:r>
    </w:p>
    <w:p w:rsidRDefault="007B2362" w:rsidP="007B2362" w:rsidR="007B2362">
      <w:pPr>
        <w:pStyle w:val="Bezproreda"/>
      </w:pPr>
      <w:r>
        <w:t xml:space="preserve">proteže se na </w:t>
      </w:r>
      <w:proofErr w:type="spellStart"/>
      <w:r>
        <w:t>loggiu</w:t>
      </w:r>
      <w:proofErr w:type="spellEnd"/>
      <w:r>
        <w:t xml:space="preserve"> površine 3,71 m2 uz sjeverni dio stana i  parkiralište br. 12  površine 10,35 m2 u dvorišnom dijelu parcele.</w:t>
      </w:r>
    </w:p>
    <w:p w:rsidRDefault="007B2362" w:rsidP="007B2362" w:rsidR="007B2362">
      <w:pPr>
        <w:pStyle w:val="Bezproreda"/>
      </w:pPr>
    </w:p>
    <w:p w:rsidRDefault="007B2362" w:rsidP="007B2362" w:rsidR="007B2362">
      <w:pPr>
        <w:pStyle w:val="Bezproreda"/>
      </w:pPr>
      <w:r>
        <w:t>2. Određuje se brisanje zabilježbe založnog prava broj Z-1491/09 na sljedećim dužnikovim nekretninama upisanim u k. o. Brezovica i to:</w:t>
      </w:r>
    </w:p>
    <w:p w:rsidRDefault="007B2362" w:rsidP="007B2362" w:rsidR="007B2362">
      <w:pPr>
        <w:pStyle w:val="Bezproreda"/>
      </w:pPr>
      <w:r>
        <w:t xml:space="preserve">u z.k.ul.br. 422, z.k.ul.br. 561 i z.k.ul.br. 848, upisanim u k.o. </w:t>
      </w:r>
      <w:proofErr w:type="spellStart"/>
      <w:r>
        <w:t>Detkovac</w:t>
      </w:r>
      <w:proofErr w:type="spellEnd"/>
      <w:r>
        <w:t>, i to u</w:t>
      </w:r>
    </w:p>
    <w:p w:rsidRDefault="007B2362" w:rsidP="007B2362" w:rsidR="007B2362">
      <w:pPr>
        <w:pStyle w:val="Bezproreda"/>
      </w:pPr>
      <w:r>
        <w:t xml:space="preserve">z.k.ul.br. 286, upisanim u k.o. </w:t>
      </w:r>
      <w:proofErr w:type="spellStart"/>
      <w:r>
        <w:t>Gačište</w:t>
      </w:r>
      <w:proofErr w:type="spellEnd"/>
      <w:r>
        <w:t>, i to u z.k.ul.br. 21, z.k.ul.br. 41, z.k.ul.br. 42, z.k.ul.br. 164, z.k.ul.br. 193, z.k.ul.br. 222, z.k.ul.br. 244, z.k.ul.br. 255, z.k.ul.br. 819, z.k.ul.br.862</w:t>
      </w:r>
    </w:p>
    <w:p w:rsidRDefault="007B2362" w:rsidP="007B2362" w:rsidR="007B2362">
      <w:pPr>
        <w:pStyle w:val="Bezproreda"/>
      </w:pPr>
      <w:r>
        <w:t>i z.k.ul.br. 1027.</w:t>
      </w:r>
    </w:p>
    <w:p w:rsidRDefault="007B2362" w:rsidP="007B2362" w:rsidR="007B2362">
      <w:pPr>
        <w:ind w:right="-567"/>
        <w:jc w:val="both"/>
      </w:pPr>
      <w:r>
        <w:t xml:space="preserve">3. Određuje se brisanje zabilježbi broj Z-2404/13 i Z-4528/11 prenesenih temeljem zapisnika broj Z-1949/2014/702 na dužnikovim nekretninama upisanim u z.k.ul.br. 702 k.o. Virovitica-centar, i to </w:t>
      </w:r>
      <w:proofErr w:type="spellStart"/>
      <w:r>
        <w:t>čkbr</w:t>
      </w:r>
      <w:proofErr w:type="spellEnd"/>
      <w:r>
        <w:t>. 1552, i to 1. suvlasnički dio: 77/1000 etažno vlasništvo (E-1), 2. suvlasnički dio: 74/1000 etažno vlasništvo (E-2), 15. suvlasnički dio: 61/1000 etažno vlasništvo (E-15) i 16. suvlasnički dio: 61/1000 etažno vlasništvo (E-16).</w:t>
      </w:r>
    </w:p>
    <w:p w:rsidRDefault="007B2362" w:rsidP="007B2362" w:rsidR="007B2362">
      <w:pPr>
        <w:ind w:right="-567"/>
        <w:jc w:val="center"/>
      </w:pPr>
      <w:r>
        <w:t>Obrazloženje</w:t>
      </w:r>
    </w:p>
    <w:p w:rsidRDefault="007B2362" w:rsidP="007B2362" w:rsidR="007B2362">
      <w:pPr>
        <w:ind w:right="-567"/>
      </w:pPr>
      <w:r>
        <w:tab/>
        <w:t xml:space="preserve">U stečajnom postupku koji se vodi nad stečajnim dužnikom EKONOMIJA JASIKA d.o.o. u stečaju </w:t>
      </w:r>
      <w:proofErr w:type="spellStart"/>
      <w:r>
        <w:t>Budakovac</w:t>
      </w:r>
      <w:proofErr w:type="spellEnd"/>
      <w:r>
        <w:t xml:space="preserve">, temeljem zaključka ovog suda broj 3 St-267/2016-27 od 15. svibnja 2017. godine i odluke skupštine vjerovnika od 6. prosinca 2016. godine, prodane su nekretnine stečajnog dužnika navedene u izreci ovog rješenja za </w:t>
      </w:r>
      <w:proofErr w:type="spellStart"/>
      <w:r>
        <w:t>kupovninu</w:t>
      </w:r>
      <w:proofErr w:type="spellEnd"/>
      <w:r>
        <w:t xml:space="preserve"> u iznosu 3.033.750,00 kn. </w:t>
      </w:r>
    </w:p>
    <w:p w:rsidRDefault="007B2362" w:rsidP="007B2362" w:rsidR="007B2362">
      <w:pPr>
        <w:ind w:right="-567"/>
      </w:pPr>
      <w:r>
        <w:tab/>
        <w:t xml:space="preserve">S obzirom da je kupac MOIRA d.o.o. </w:t>
      </w:r>
      <w:proofErr w:type="spellStart"/>
      <w:r>
        <w:t>Budakovac</w:t>
      </w:r>
      <w:proofErr w:type="spellEnd"/>
      <w:r>
        <w:t xml:space="preserve"> uplatio </w:t>
      </w:r>
      <w:proofErr w:type="spellStart"/>
      <w:r>
        <w:t>kupovninu</w:t>
      </w:r>
      <w:proofErr w:type="spellEnd"/>
      <w:r>
        <w:t xml:space="preserve"> u cijelosti temeljem čl. 126. Ovršnog zakona ("Narodne novine" br. 112/12, 25/13, 93/14, 55/16 i 73/17) riješeno je ka o u izreci.           </w:t>
      </w:r>
    </w:p>
    <w:p w:rsidRDefault="007B2362" w:rsidP="007B2362" w:rsidR="007B2362">
      <w:pPr>
        <w:pStyle w:val="Bezproreda"/>
        <w:jc w:val="center"/>
      </w:pPr>
      <w:r>
        <w:t>Bjelovar, 1. prosinca 2017.</w:t>
      </w:r>
    </w:p>
    <w:p w:rsidRDefault="007B2362" w:rsidP="007B2362" w:rsidR="007B2362">
      <w:pPr>
        <w:pStyle w:val="Bezproreda"/>
        <w:jc w:val="center"/>
      </w:pPr>
    </w:p>
    <w:p w:rsidRDefault="007B2362" w:rsidP="007B2362" w:rsidR="007B2362">
      <w:pPr>
        <w:pStyle w:val="Bezproreda"/>
      </w:pPr>
      <w:r>
        <w:t xml:space="preserve">                                                                                                             S U T K I N J A</w:t>
      </w:r>
    </w:p>
    <w:p w:rsidRDefault="007B2362" w:rsidP="007B2362" w:rsidR="007B2362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7B2362" w:rsidP="007B2362" w:rsidR="007B2362">
      <w:pPr>
        <w:pStyle w:val="Bezproreda"/>
      </w:pPr>
    </w:p>
    <w:p w:rsidRDefault="007B2362" w:rsidP="007B2362" w:rsidR="007B2362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B2362" w:rsidP="007B2362" w:rsidR="007B236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B2362" w:rsidP="007B2362" w:rsidR="007B2362">
      <w:pPr>
        <w:pStyle w:val="Bezproreda"/>
      </w:pPr>
      <w:r>
        <w:t>Dna: stečajnom upravitelju putem pošte i putem e-oglasne ploče</w:t>
      </w:r>
    </w:p>
    <w:p w:rsidRDefault="007B2362" w:rsidP="007B2362" w:rsidR="007B2362">
      <w:pPr>
        <w:pStyle w:val="Bezproreda"/>
      </w:pPr>
      <w:r>
        <w:t xml:space="preserve">         e-oglasna ploča</w:t>
      </w:r>
    </w:p>
    <w:p w:rsidRDefault="007B2362" w:rsidP="007B2362" w:rsidR="007B2362">
      <w:pPr>
        <w:pStyle w:val="Bezproreda"/>
      </w:pPr>
      <w:r>
        <w:t xml:space="preserve">         Općinskom sudu u Virovitici, zemljišnoknjižni odjel Virovitica – po pravomoćnosti</w:t>
      </w:r>
    </w:p>
    <w:p w:rsidRDefault="007B2362" w:rsidP="007B2362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1.12.2017.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362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St-267/2016-34</izvorni_sadrzaj>
    <derivirana_varijabla naziv="DomainObject.Oznaka_1">St-267/2016-34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St-267/2016-34</izvorni_sadrzaj>
    <derivirana_varijabla naziv="DomainObject.PoslovniBrojDokumenta_1">St-267/2016-34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E431B-DACF-4EB2-9F3E-C7D47DC03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1068</properties:Words>
  <properties:Characters>5511</properties:Characters>
  <properties:Lines>97</properties:Lines>
  <properties:Paragraphs>71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2017-12-01T12:23:00Z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St-267/2016-34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