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750086" w14:paraId="5750086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7017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924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924DA" w:rsidRPr="005924DA">
        <w:rPr>
          <w:rFonts w:cs="Times New Roman" w:eastAsia="Times New Roman" w:hAnsi="Times New Roman" w:ascii="Times New Roman"/>
          <w:sz w:val="24"/>
          <w:szCs w:val="24"/>
          <w:lang w:eastAsia="hr-HR"/>
        </w:rPr>
        <w:t>EKSEL GRAFIKA j.d.o.o., Zagreb, XIV. Trokut 9, MBS:080830098, OIB:41219621274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5924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924DA" w:rsidRPr="005924DA">
        <w:rPr>
          <w:rFonts w:cs="Times New Roman" w:eastAsia="Times New Roman" w:hAnsi="Times New Roman" w:ascii="Times New Roman"/>
          <w:sz w:val="24"/>
          <w:szCs w:val="24"/>
          <w:lang w:eastAsia="hr-HR"/>
        </w:rPr>
        <w:t>EKSEL GRAFIKA j.d.o.o., Zagreb, XIV. Trokut 9, MBS:080830098, OIB:41219621274</w:t>
      </w:r>
      <w:r w:rsidR="00492E13" w:rsidRPr="00DA6C9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13.131,69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7232F2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232F2" w:rsidP="00F84008" w:rsidR="007232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7232F2" w:rsidP="00F84008" w:rsidR="007232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7232F2" w:rsidP="00F84008" w:rsidR="007232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A1B" w:rsidP="00967ED7" w:rsidR="00E44A1B">
      <w:pPr>
        <w:spacing w:lineRule="auto" w:line="240" w:after="0"/>
      </w:pPr>
      <w:r>
        <w:separator/>
      </w:r>
    </w:p>
  </w:endnote>
  <w:endnote w:id="0" w:type="continuationSeparator">
    <w:p w:rsidRDefault="00E44A1B" w:rsidP="00967ED7" w:rsidR="00E44A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A1B" w:rsidP="00967ED7" w:rsidR="00E44A1B">
      <w:pPr>
        <w:spacing w:lineRule="auto" w:line="240" w:after="0"/>
      </w:pPr>
      <w:r>
        <w:separator/>
      </w:r>
    </w:p>
  </w:footnote>
  <w:footnote w:id="0" w:type="continuationSeparator">
    <w:p w:rsidRDefault="00E44A1B" w:rsidP="00967ED7" w:rsidR="00E44A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7755C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5924DA">
          <w:t>7017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4ECA"/>
    <w:rsid w:val="001222D0"/>
    <w:rsid w:val="001B0002"/>
    <w:rsid w:val="00240D29"/>
    <w:rsid w:val="00254B2E"/>
    <w:rsid w:val="0027755C"/>
    <w:rsid w:val="00283344"/>
    <w:rsid w:val="002D3E3E"/>
    <w:rsid w:val="002E4894"/>
    <w:rsid w:val="002F791C"/>
    <w:rsid w:val="0030424A"/>
    <w:rsid w:val="00305EDC"/>
    <w:rsid w:val="00311AAA"/>
    <w:rsid w:val="003A0566"/>
    <w:rsid w:val="003C3ECF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924DA"/>
    <w:rsid w:val="005F5B89"/>
    <w:rsid w:val="0060464A"/>
    <w:rsid w:val="006A5316"/>
    <w:rsid w:val="00703B09"/>
    <w:rsid w:val="007232F2"/>
    <w:rsid w:val="007B7333"/>
    <w:rsid w:val="00847DE1"/>
    <w:rsid w:val="00847F53"/>
    <w:rsid w:val="0085260F"/>
    <w:rsid w:val="009037B9"/>
    <w:rsid w:val="00934113"/>
    <w:rsid w:val="00954738"/>
    <w:rsid w:val="00967ED7"/>
    <w:rsid w:val="009D47FD"/>
    <w:rsid w:val="00A63D6B"/>
    <w:rsid w:val="00A818E5"/>
    <w:rsid w:val="00A93696"/>
    <w:rsid w:val="00B10495"/>
    <w:rsid w:val="00B776ED"/>
    <w:rsid w:val="00BB444C"/>
    <w:rsid w:val="00C318E3"/>
    <w:rsid w:val="00CC03F5"/>
    <w:rsid w:val="00D36207"/>
    <w:rsid w:val="00D45301"/>
    <w:rsid w:val="00DA6C94"/>
    <w:rsid w:val="00E44A1B"/>
    <w:rsid w:val="00E656E0"/>
    <w:rsid w:val="00E771D9"/>
    <w:rsid w:val="00E939D8"/>
    <w:rsid w:val="00EA0BF6"/>
    <w:rsid w:val="00EF69F2"/>
    <w:rsid w:val="00F520A4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2775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5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75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75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75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277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5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75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75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75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7017</izvorni_sadrzaj>
    <derivirana_varijabla naziv="DomainObject.Predmet.Broj_1">7017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St-7017/2015</izvorni_sadrzaj>
    <derivirana_varijabla naziv="DomainObject.Predmet.OznakaBroj_1">St-7017/2015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EKSEL GRAFIKA j.d.o.o</izvorni_sadrzaj>
    <derivirana_varijabla naziv="DomainObject.Predmet.ProtustrankaFormated_1">  EKSEL GRAFIKA j.d.o.o</derivirana_varijabla>
  </DomainObject.Predmet.ProtustrankaFormated>
  <DomainObject.Predmet.ProtustrankaFormatedOIB>
    <izvorni_sadrzaj>  EKSEL GRAFIKA j.d.o.o, OIB 41219621274</izvorni_sadrzaj>
    <derivirana_varijabla naziv="DomainObject.Predmet.ProtustrankaFormatedOIB_1">  EKSEL GRAFIKA j.d.o.o, OIB 41219621274</derivirana_varijabla>
  </DomainObject.Predmet.ProtustrankaFormatedOIB>
  <DomainObject.Predmet.ProtustrankaFormatedWithAdress>
    <izvorni_sadrzaj> EKSEL GRAFIKA j.d.o.o, XIV. Trokut 9, 10000 Zagreb</izvorni_sadrzaj>
    <derivirana_varijabla naziv="DomainObject.Predmet.ProtustrankaFormatedWithAdress_1"> EKSEL GRAFIKA j.d.o.o, XIV. Trokut 9, 10000 Zagreb</derivirana_varijabla>
  </DomainObject.Predmet.ProtustrankaFormatedWithAdress>
  <DomainObject.Predmet.ProtustrankaFormatedWithAdressOIB>
    <izvorni_sadrzaj> EKSEL GRAFIKA j.d.o.o, OIB 41219621274, XIV. Trokut 9, 10000 Zagreb</izvorni_sadrzaj>
    <derivirana_varijabla naziv="DomainObject.Predmet.ProtustrankaFormatedWithAdressOIB_1"> EKSEL GRAFIKA j.d.o.o, OIB 41219621274, XIV. Trokut 9, 10000 Zagreb</derivirana_varijabla>
  </DomainObject.Predmet.ProtustrankaFormatedWithAdressOIB>
  <DomainObject.Predmet.ProtustrankaWithAdress>
    <izvorni_sadrzaj>EKSEL GRAFIKA j.d.o.o XIV. Trokut 9, 10000 Zagreb</izvorni_sadrzaj>
    <derivirana_varijabla naziv="DomainObject.Predmet.ProtustrankaWithAdress_1">EKSEL GRAFIKA j.d.o.o XIV. Trokut 9, 10000 Zagreb</derivirana_varijabla>
  </DomainObject.Predmet.ProtustrankaWithAdress>
  <DomainObject.Predmet.ProtustrankaWithAdressOIB>
    <izvorni_sadrzaj>EKSEL GRAFIKA j.d.o.o, OIB 41219621274, XIV. Trokut 9, 10000 Zagreb</izvorni_sadrzaj>
    <derivirana_varijabla naziv="DomainObject.Predmet.ProtustrankaWithAdressOIB_1">EKSEL GRAFIKA j.d.o.o, OIB 41219621274, XIV. Trokut 9, 10000 Zagreb</derivirana_varijabla>
  </DomainObject.Predmet.ProtustrankaWithAdressOIB>
  <DomainObject.Predmet.ProtustrankaNazivFormated>
    <izvorni_sadrzaj>EKSEL GRAFIKA j.d.o.o</izvorni_sadrzaj>
    <derivirana_varijabla naziv="DomainObject.Predmet.ProtustrankaNazivFormated_1">EKSEL GRAFIKA j.d.o.o</derivirana_varijabla>
  </DomainObject.Predmet.ProtustrankaNazivFormated>
  <DomainObject.Predmet.ProtustrankaNazivFormatedOIB>
    <izvorni_sadrzaj>EKSEL GRAFIKA j.d.o.o, OIB 41219621274</izvorni_sadrzaj>
    <derivirana_varijabla naziv="DomainObject.Predmet.ProtustrankaNazivFormatedOIB_1">EKSEL GRAFIKA j.d.o.o, OIB 41219621274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EKSEL GRAFIKA j.d.o.o</item>
    </izvorni_sadrzaj>
    <derivirana_varijabla naziv="DomainObject.Predmet.ProtuStrankaListFormated_1">
      <item>EKSEL GRAFIKA j.d.o.o</item>
    </derivirana_varijabla>
  </DomainObject.Predmet.ProtuStrankaListFormated>
  <DomainObject.Predmet.ProtuStrankaListFormatedOIB>
    <izvorni_sadrzaj>
      <item>EKSEL GRAFIKA j.d.o.o, OIB 41219621274</item>
    </izvorni_sadrzaj>
    <derivirana_varijabla naziv="DomainObject.Predmet.ProtuStrankaListFormatedOIB_1">
      <item>EKSEL GRAFIKA j.d.o.o, OIB 41219621274</item>
    </derivirana_varijabla>
  </DomainObject.Predmet.ProtuStrankaListFormatedOIB>
  <DomainObject.Predmet.ProtuStrankaListFormatedWithAdress>
    <izvorni_sadrzaj>
      <item>EKSEL GRAFIKA j.d.o.o, XIV. Trokut 9, 10000 Zagreb</item>
    </izvorni_sadrzaj>
    <derivirana_varijabla naziv="DomainObject.Predmet.ProtuStrankaListFormatedWithAdress_1">
      <item>EKSEL GRAFIKA j.d.o.o, XIV. Trokut 9, 10000 Zagreb</item>
    </derivirana_varijabla>
  </DomainObject.Predmet.ProtuStrankaListFormatedWithAdress>
  <DomainObject.Predmet.ProtuStrankaListFormatedWithAdressOIB>
    <izvorni_sadrzaj>
      <item>EKSEL GRAFIKA j.d.o.o, OIB 41219621274, XIV. Trokut 9, 10000 Zagreb</item>
    </izvorni_sadrzaj>
    <derivirana_varijabla naziv="DomainObject.Predmet.ProtuStrankaListFormatedWithAdressOIB_1">
      <item>EKSEL GRAFIKA j.d.o.o, OIB 41219621274, XIV. Trokut 9, 10000 Zagreb</item>
    </derivirana_varijabla>
  </DomainObject.Predmet.ProtuStrankaListFormatedWithAdressOIB>
  <DomainObject.Predmet.ProtuStrankaListNazivFormated>
    <izvorni_sadrzaj>
      <item>EKSEL GRAFIKA j.d.o.o</item>
    </izvorni_sadrzaj>
    <derivirana_varijabla naziv="DomainObject.Predmet.ProtuStrankaListNazivFormated_1">
      <item>EKSEL GRAFIKA j.d.o.o</item>
    </derivirana_varijabla>
  </DomainObject.Predmet.ProtuStrankaListNazivFormated>
  <DomainObject.Predmet.ProtuStrankaListNazivFormatedOIB>
    <izvorni_sadrzaj>
      <item>EKSEL GRAFIKA j.d.o.o, OIB 41219621274</item>
    </izvorni_sadrzaj>
    <derivirana_varijabla naziv="DomainObject.Predmet.ProtuStrankaListNazivFormatedOIB_1">
      <item>EKSEL GRAFIKA j.d.o.o, OIB 41219621274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EKSEL GRAFIKA j.d.o.o</izvorni_sadrzaj>
    <derivirana_varijabla naziv="DomainObject.Predmet.ProtustrankaIDrugi_1">EKSEL GRAFIKA j.d.o.o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EKSEL GRAFIKA j.d.o.o, OIB 41219621274, XIV. Trokut 9, 10000 Zagreb</izvorni_sadrzaj>
    <derivirana_varijabla naziv="DomainObject.Predmet.ProtustrankaIDrugiAdressOIB_1">EKSEL GRAFIKA j.d.o.o, OIB 41219621274, XIV. Trokut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EKSEL GRAFIKA j.d.o.o</item>
    </izvorni_sadrzaj>
    <derivirana_varijabla naziv="DomainObject.Predmet.SudioniciListNaziv_1">
      <item>FINA Regionalni centar Zagreb</item>
      <item>EKSEL GRAFIKA j.d.o.o</item>
    </derivirana_varijabla>
  </DomainObject.Predmet.SudioniciListNaziv>
  <DomainObject.Predmet.SudioniciListAdressOIB>
    <izvorni_sadrzaj>
      <item>FINA Regionalni centar Zagreb, OIB 85821130368, Trg svibanjskih žrtava 1995.1,10000 Zagreb</item>
      <item>EKSEL GRAFIKA j.d.o.o, OIB 41219621274, XIV. Trokut 9,10000 Zagreb</item>
    </izvorni_sadrzaj>
    <derivirana_varijabla naziv="DomainObject.Predmet.SudioniciListAdressOIB_1">
      <item>FINA Regionalni centar Zagreb, OIB 85821130368, Trg svibanjskih žrtava 1995.1,10000 Zagreb</item>
      <item>EKSEL GRAFIKA j.d.o.o, OIB 41219621274, XIV. Trokut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41219621274</item>
    </izvorni_sadrzaj>
    <derivirana_varijabla naziv="DomainObject.Predmet.SudioniciListNazivOIB_1">
      <item>, OIB 85821130368</item>
      <item>, OIB 41219621274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71D3E-E729-44B8-8C4C-AC7C704DA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1925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2016-05-03T09:23:00Z</dcterms:created>
  <dc:creator>Mario Žišković</dc:creator>
  <cp:lastModifiedBy>Lidija Klinčić</cp:lastModifiedBy>
  <cp:lastPrinted>2016-05-04T06:25:00Z</cp:lastPrinted>
  <dcterms:modified xmlns:xsi="http://www.w3.org/2001/XMLSchema-instance" xsi:type="dcterms:W3CDTF">2016-05-04T06:26:00Z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