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b5a2" w14:paraId="ae6b5a2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44720D">
        <w:t>361/17-6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44720D" w:rsidP="00102927" w:rsidR="0044720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44720D">
        <w:t>Financijske agencije Regionalni centar Osijek Podružnica Osijek, L. Jagera 3, za pokretanje skraćenog stečajnog postupka nad dužnikom M.P. INŽENJERING jednostavno društvo s ograničenom odgovornošću za usluge, Velimirovac, Alojzija Stepinca 54, MBS: 030171152, OIB: 94905708695</w:t>
      </w:r>
      <w:r>
        <w:t xml:space="preserve">, dana </w:t>
      </w:r>
      <w:r w:rsidR="0044720D">
        <w:t>28</w:t>
      </w:r>
      <w:r w:rsidR="0023489A">
        <w:t xml:space="preserve">. </w:t>
      </w:r>
      <w:r w:rsidR="00367658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44720D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4720D">
        <w:t>M.P. INŽENJERING jednostavno društvo s ograničenom odgovornošću za usluge, Velimirovac, Alojzija Stepinca 54, MBS: 030171152, OIB: 94905708695</w:t>
      </w:r>
      <w:r>
        <w:t>.</w:t>
      </w:r>
    </w:p>
    <w:p w:rsidRDefault="0044720D" w:rsidP="0044720D" w:rsidR="0044720D" w:rsidRPr="0057324F">
      <w:pPr>
        <w:pStyle w:val="Tijeloteksta"/>
        <w:ind w:left="1065"/>
        <w:rPr>
          <w:bCs/>
        </w:rPr>
      </w:pPr>
    </w:p>
    <w:p w:rsidRDefault="0057324F" w:rsidP="0044720D" w:rsidR="0044720D" w:rsidRPr="00DC74E0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C74E0">
        <w:t>Siniša Rajnović, Virovitica, Milanovac, Sv. Trojstva 87, OIB: 86217384445.</w:t>
      </w:r>
    </w:p>
    <w:p w:rsidRDefault="0044720D" w:rsidP="0044720D" w:rsidR="0044720D" w:rsidRPr="000F5A9A">
      <w:pPr>
        <w:pStyle w:val="Tijeloteksta"/>
        <w:ind w:left="1065"/>
        <w:rPr>
          <w:bCs/>
        </w:rPr>
      </w:pPr>
    </w:p>
    <w:p w:rsidRDefault="0057324F" w:rsidP="0057324F" w:rsidR="0057324F" w:rsidRPr="0044720D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4720D">
        <w:t>M.P. INŽENJERING jednostavno društvo s ograničenom odgovornošću za usluge, Velimirovac, Alojzija Stepinca 54, MBS: 030171152, OIB: 94905708695</w:t>
      </w:r>
      <w:r>
        <w:t>.</w:t>
      </w:r>
    </w:p>
    <w:p w:rsidRDefault="0044720D" w:rsidP="0044720D" w:rsidR="0044720D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44720D">
        <w:rPr>
          <w:bCs/>
        </w:rPr>
        <w:t>Osijek</w:t>
      </w:r>
      <w:r w:rsidR="0042198A">
        <w:rPr>
          <w:bCs/>
        </w:rPr>
        <w:t xml:space="preserve">, Podružnica </w:t>
      </w:r>
      <w:r w:rsidR="0044720D">
        <w:rPr>
          <w:bCs/>
        </w:rPr>
        <w:t>Osijek</w:t>
      </w:r>
      <w:r>
        <w:rPr>
          <w:bCs/>
        </w:rPr>
        <w:t xml:space="preserve"> dana </w:t>
      </w:r>
      <w:r w:rsidR="0044720D">
        <w:rPr>
          <w:bCs/>
        </w:rPr>
        <w:t>22. veljače 2017</w:t>
      </w:r>
      <w:r>
        <w:rPr>
          <w:bCs/>
        </w:rPr>
        <w:t xml:space="preserve">. godine dostavila je Trgovačkom sudu u </w:t>
      </w:r>
      <w:r w:rsidR="0044720D">
        <w:rPr>
          <w:bCs/>
        </w:rPr>
        <w:t>Osijeku</w:t>
      </w:r>
      <w:r>
        <w:rPr>
          <w:bCs/>
        </w:rPr>
        <w:t xml:space="preserve"> zahtjev za provedbu skraćenog stečajnog postupka nad dužnikom </w:t>
      </w:r>
      <w:r w:rsidR="0044720D">
        <w:t>M.P. INŽENJERING jednostavno društvo s ograničenom odgovornošću za usluge, Velimirovac, Alojzija Stepinca 54, MBS: 030171152, OIB: 94905708695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44720D" w:rsidP="0044720D" w:rsidR="0044720D">
      <w:pPr>
        <w:pStyle w:val="Tijeloteksta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44720D">
        <w:t>361/17-6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4720D">
        <w:t>2</w:t>
      </w:r>
      <w:r w:rsidR="00FD0F74">
        <w:t>7</w:t>
      </w:r>
      <w:r>
        <w:t>. veljače 2017., objavio oglas na mrežnoj stranici e-oglasna ploča sudova pod poslovnim brojem St-</w:t>
      </w:r>
      <w:r w:rsidR="0044720D">
        <w:t>361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42198A" w:rsidP="000412A0" w:rsidR="00A247C1">
      <w:pPr>
        <w:pStyle w:val="Tijeloteksta"/>
        <w:ind w:left="360"/>
        <w:jc w:val="center"/>
      </w:pPr>
      <w:r>
        <w:t>U Osijeku</w:t>
      </w:r>
      <w:r w:rsidR="0057324F">
        <w:t xml:space="preserve"> </w:t>
      </w:r>
      <w:r w:rsidR="0044720D">
        <w:t>28</w:t>
      </w:r>
      <w:r w:rsidR="00277C01">
        <w:t>. travnja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44720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44720D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4720D">
        <w:t>28/5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98A"/>
    <w:rsid w:val="00421D71"/>
    <w:rsid w:val="00423F5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BE5C47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M.P. INŽENJERING jednostavno društvo s ograničenom odgovornošću za usluge</izvorni_sadrzaj>
    <derivirana_varijabla naziv="DomainObject.Predmet.ProtustrankaFormated_1">  M.P. INŽENJERING jednostavno društvo s ograničenom odgovornošću za usluge</derivirana_varijabla>
  </DomainObject.Predmet.ProtustrankaFormated>
  <DomainObject.Predmet.ProtustrankaFormatedOIB>
    <izvorni_sadrzaj>  M.P. INŽENJERING jednostavno društvo s ograničenom odgovornošću za usluge, OIB 94905708695</izvorni_sadrzaj>
    <derivirana_varijabla naziv="DomainObject.Predmet.ProtustrankaFormatedOIB_1">  M.P. INŽENJERING jednostavno društvo s ograničenom odgovornošću za usluge, OIB 94905708695</derivirana_varijabla>
  </DomainObject.Predmet.ProtustrankaFormatedOIB>
  <DomainObject.Predmet.ProtustrankaFormatedWithAdress>
    <izvorni_sadrzaj> M.P. INŽENJERING jednostavno društvo s ograničenom odgovornošću za usluge, Alojzija Stepinca 54 , 31500 Velimirovac</izvorni_sadrzaj>
    <derivirana_varijabla naziv="DomainObject.Predmet.ProtustrankaFormatedWithAdress_1"> M.P. INŽENJERING jednostavno društvo s ograničenom odgovornošću za usluge, Alojzija Stepinca 54 , 31500 Velimirovac</derivirana_varijabla>
  </DomainObject.Predmet.ProtustrankaFormatedWithAdress>
  <DomainObject.Predmet.ProtustrankaFormatedWithAdressOIB>
    <izvorni_sadrzaj> M.P. INŽENJERING jednostavno društvo s ograničenom odgovornošću za usluge, OIB 94905708695, Alojzija Stepinca 54 , 31500 Velimirovac</izvorni_sadrzaj>
    <derivirana_varijabla naziv="DomainObject.Predmet.ProtustrankaFormatedWithAdressOIB_1"> M.P. INŽENJERING jednostavno društvo s ograničenom odgovornošću za usluge, OIB 94905708695, Alojzija Stepinca 54 , 31500 Velimirovac</derivirana_varijabla>
  </DomainObject.Predmet.ProtustrankaFormatedWithAdressOIB>
  <DomainObject.Predmet.ProtustrankaWithAdress>
    <izvorni_sadrzaj>M.P. INŽENJERING jednostavno društvo s ograničenom odgovornošću za usluge Alojzija Stepinca 54 , 31500 Velimirovac</izvorni_sadrzaj>
    <derivirana_varijabla naziv="DomainObject.Predmet.ProtustrankaWithAdress_1">M.P. INŽENJERING jednostavno društvo s ograničenom odgovornošću za usluge Alojzija Stepinca 54 , 31500 Velimirovac</derivirana_varijabla>
  </DomainObject.Predmet.ProtustrankaWithAdress>
  <DomainObject.Predmet.ProtustrankaWithAdressOIB>
    <izvorni_sadrzaj>M.P. INŽENJERING jednostavno društvo s ograničenom odgovornošću za usluge, OIB 94905708695, Alojzija Stepinca 54 , 31500 Velimirovac</izvorni_sadrzaj>
    <derivirana_varijabla naziv="DomainObject.Predmet.ProtustrankaWithAdressOIB_1">M.P. INŽENJERING jednostavno društvo s ograničenom odgovornošću za usluge, OIB 94905708695, Alojzija Stepinca 54 , 31500 Velimirovac</derivirana_varijabla>
  </DomainObject.Predmet.ProtustrankaWithAdressOIB>
  <DomainObject.Predmet.ProtustrankaNazivFormated>
    <izvorni_sadrzaj>M.P. INŽENJERING jednostavno društvo s ograničenom odgovornošću za usluge</izvorni_sadrzaj>
    <derivirana_varijabla naziv="DomainObject.Predmet.ProtustrankaNazivFormated_1">M.P. INŽENJERING jednostavno društvo s ograničenom odgovornošću za usluge</derivirana_varijabla>
  </DomainObject.Predmet.ProtustrankaNazivFormated>
  <DomainObject.Predmet.ProtustrankaNazivFormatedOIB>
    <izvorni_sadrzaj>M.P. INŽENJERING jednostavno društvo s ograničenom odgovornošću za usluge, OIB 94905708695</izvorni_sadrzaj>
    <derivirana_varijabla naziv="DomainObject.Predmet.ProtustrankaNazivFormatedOIB_1">M.P. INŽENJERING jednostavno društvo s ograničenom odgovornošću za usluge, OIB 94905708695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M.P. INŽENJERING jednostavno društvo s ograničenom odgovornošću za usluge</item>
    </izvorni_sadrzaj>
    <derivirana_varijabla naziv="DomainObject.Predmet.ProtuStrankaListFormated_1">
      <item>M.P. INŽENJERING jednostavno društvo s ograničenom odgovornošću za usluge</item>
    </derivirana_varijabla>
  </DomainObject.Predmet.ProtuStrankaListFormated>
  <DomainObject.Predmet.ProtuStrankaListFormatedOIB>
    <izvorni_sadrzaj>
      <item>M.P. INŽENJERING jednostavno društvo s ograničenom odgovornošću za usluge, OIB 94905708695</item>
    </izvorni_sadrzaj>
    <derivirana_varijabla naziv="DomainObject.Predmet.ProtuStrankaListFormatedOIB_1">
      <item>M.P. INŽENJERING jednostavno društvo s ograničenom odgovornošću za usluge, OIB 94905708695</item>
    </derivirana_varijabla>
  </DomainObject.Predmet.ProtuStrankaListFormatedOIB>
  <DomainObject.Predmet.ProtuStrankaListFormatedWithAdress>
    <izvorni_sadrzaj>
      <item>M.P. INŽENJERING jednostavno društvo s ograničenom odgovornošću za usluge, Alojzija Stepinca 54 , 31500 Velimirovac</item>
    </izvorni_sadrzaj>
    <derivirana_varijabla naziv="DomainObject.Predmet.ProtuStrankaListFormatedWithAdress_1">
      <item>M.P. INŽENJERING jednostavno društvo s ograničenom odgovornošću za usluge, Alojzija Stepinca 54 , 31500 Velimirovac</item>
    </derivirana_varijabla>
  </DomainObject.Predmet.ProtuStrankaListFormatedWithAdress>
  <DomainObject.Predmet.ProtuStrankaListFormatedWithAdressOIB>
    <izvorni_sadrzaj>
      <item>M.P. INŽENJERING jednostavno društvo s ograničenom odgovornošću za usluge, OIB 94905708695, Alojzija Stepinca 54 , 31500 Velimirovac</item>
    </izvorni_sadrzaj>
    <derivirana_varijabla naziv="DomainObject.Predmet.ProtuStrankaListFormatedWithAdressOIB_1">
      <item>M.P. INŽENJERING jednostavno društvo s ograničenom odgovornošću za usluge, OIB 94905708695, Alojzija Stepinca 54 , 31500 Velimirovac</item>
    </derivirana_varijabla>
  </DomainObject.Predmet.ProtuStrankaListFormatedWithAdressOIB>
  <DomainObject.Predmet.ProtuStrankaListNazivFormated>
    <izvorni_sadrzaj>
      <item>M.P. INŽENJERING jednostavno društvo s ograničenom odgovornošću za usluge</item>
    </izvorni_sadrzaj>
    <derivirana_varijabla naziv="DomainObject.Predmet.ProtuStrankaListNazivFormated_1">
      <item>M.P. INŽENJERING jednostavno društvo s ograničenom odgovornošću za usluge</item>
    </derivirana_varijabla>
  </DomainObject.Predmet.ProtuStrankaListNazivFormated>
  <DomainObject.Predmet.ProtuStrankaListNazivFormatedOIB>
    <izvorni_sadrzaj>
      <item>M.P. INŽENJERING jednostavno društvo s ograničenom odgovornošću za usluge, OIB 94905708695</item>
    </izvorni_sadrzaj>
    <derivirana_varijabla naziv="DomainObject.Predmet.ProtuStrankaListNazivFormatedOIB_1">
      <item>M.P. INŽENJERING jednostavno društvo s ograničenom odgovornošću za usluge, OIB 94905708695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M.P. INŽENJERING jednostavno društvo s ograničenom odgovornošću za usluge</izvorni_sadrzaj>
    <derivirana_varijabla naziv="DomainObject.Predmet.ProtustrankaIDrugi_1">M.P. INŽENJERING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M.P. INŽENJERING jednostavno društvo s ograničenom odgovornošću za usluge, OIB 94905708695, Alojzija Stepinca 54 , 31500 Velimirovac</izvorni_sadrzaj>
    <derivirana_varijabla naziv="DomainObject.Predmet.ProtustrankaIDrugiAdressOIB_1">M.P. INŽENJERING jednostavno društvo s ograničenom odgovornošću za usluge, OIB 94905708695, Alojzija Stepinca 54 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M.P. INŽENJERING jednostavno društvo s ograničenom odgovornošću za usluge</item>
    </izvorni_sadrzaj>
    <derivirana_varijabla naziv="DomainObject.Predmet.SudioniciListNaziv_1">
      <item>FINA RC OSIJEK</item>
      <item>M.P. INŽENJERING jednostavno društvo s ograničenom odgovornošću za usluge</item>
    </derivirana_varijabla>
  </DomainObject.Predmet.SudioniciListNaziv>
  <DomainObject.Predmet.SudioniciListAdressOIB>
    <izvorni_sadrzaj>
      <item>FINA RC OSIJEK, OIB 85821130368</item>
      <item>M.P. INŽENJERING jednostavno društvo s ograničenom odgovornošću za usluge, OIB 94905708695, Alojzija Stepinca 54 ,31500 Velimirovac</item>
    </izvorni_sadrzaj>
    <derivirana_varijabla naziv="DomainObject.Predmet.SudioniciListAdressOIB_1">
      <item>FINA RC OSIJEK, OIB 85821130368</item>
      <item>M.P. INŽENJERING jednostavno društvo s ograničenom odgovornošću za usluge, OIB 94905708695, Alojzija Stepinca 54 ,31500 Velimirovac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94905708695</item>
    </izvorni_sadrzaj>
    <derivirana_varijabla naziv="DomainObject.Predmet.SudioniciListNazivOIB_1">
      <item>, OIB 85821130368</item>
      <item>, OIB 94905708695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F1CE7-18AF-4261-A7F4-072584775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2897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2017-04-27T09:12:00Z</dcterms:created>
  <dc:creator>Korisnik</dc:creator>
  <cp:lastModifiedBy>Žana Bem</cp:lastModifiedBy>
  <cp:lastPrinted>2017-03-24T11:22:00Z</cp:lastPrinted>
  <dcterms:modified xmlns:xsi="http://www.w3.org/2001/XMLSchema-instance" xsi:type="dcterms:W3CDTF">2017-04-28T06:43:00Z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