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2b18" w14:paraId="7992b1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39CD">
        <w:t>76</w:t>
      </w:r>
      <w:r w:rsidR="00485E5A">
        <w:t>3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85E5A">
        <w:t>EX RUŠKO j.d.o.o., Vir, Prezida VIII 22, OIB: 35474427668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639CD">
        <w:t>17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85E5A">
        <w:t>EX RUŠKO j.d.o.o., Vir, Prezida VIII 22, OIB: 35474427668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F3C64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485E5A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F3C64" w:rsidP="000A6B55" w:rsidR="000A6B55">
      <w:pPr>
        <w:jc w:val="center"/>
      </w:pPr>
      <w:r>
        <w:t>16.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485E5A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85E5A">
        <w:t>EX RUŠKO j.d.o.o., Vir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0E74">
        <w:t>1. rujna 2015.</w:t>
      </w:r>
      <w:r w:rsidR="00245588" w:rsidRPr="006A6907">
        <w:t xml:space="preserve"> u Očevidniku redoslijeda osnova za plaćanje ima evidentirane neizvršene osnove za plaćanje u neprekinutom razdoblju od </w:t>
      </w:r>
      <w:r w:rsidR="00485E5A">
        <w:t>219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485E5A">
        <w:t>25.325,00</w:t>
      </w:r>
      <w:r w:rsidR="00EB6C13">
        <w:t xml:space="preserve"> </w:t>
      </w:r>
      <w:r w:rsidR="00245588" w:rsidRPr="006A6907">
        <w:t>kun</w:t>
      </w:r>
      <w:r w:rsidR="00D60D7C">
        <w:t>a</w:t>
      </w:r>
      <w:r w:rsidR="00673D65" w:rsidRPr="006A6907">
        <w:t xml:space="preserve">, te da ima </w:t>
      </w:r>
      <w:r w:rsidR="00D60D7C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39CD">
        <w:t>17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85E5A">
        <w:t>EX RUŠKO j.d.o.o., Vir</w:t>
      </w:r>
      <w:r w:rsidR="00485E5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85E5A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SLAVA RUŠKO, Vir, Prezida X 10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717E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39CD">
      <w:t>76</w:t>
    </w:r>
    <w:r w:rsidR="00485E5A">
      <w:t>3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39C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85E5A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3C64"/>
    <w:rsid w:val="004F4034"/>
    <w:rsid w:val="004F598E"/>
    <w:rsid w:val="004F758C"/>
    <w:rsid w:val="00500287"/>
    <w:rsid w:val="0050074C"/>
    <w:rsid w:val="00510E74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0FC1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0D7C"/>
    <w:rsid w:val="00D6321A"/>
    <w:rsid w:val="00D717EE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4B9F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71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ED5A1-DA91-499A-9456-F5A1654BB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1828</properties:Characters>
  <properties:Lines>77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2016-05-17T07:21:00Z</dcterms:created>
  <dc:creator>Administrator</dc:creator>
  <cp:lastModifiedBy>Martina Kalmeta</cp:lastModifiedBy>
  <cp:lastPrinted>2016-05-11T11:03:00Z</cp:lastPrinted>
  <dcterms:modified xmlns:xsi="http://www.w3.org/2001/XMLSchema-instance" xsi:type="dcterms:W3CDTF">2016-05-19T09:26:00Z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