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001af" w14:paraId="2b001af" w:rsidRDefault="00012883" w:rsidP="00910611" w:rsidR="0001288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2883" w:rsidP="00910611" w:rsidR="00012883">
      <w:r>
        <w:rPr>
          <w:rFonts w:eastAsia="MS Mincho"/>
          <w:szCs w:val="24"/>
        </w:rPr>
        <w:t>REPUBLIKA HRVATSKA</w:t>
      </w:r>
    </w:p>
    <w:p w:rsidRDefault="00012883" w:rsidP="00910611" w:rsidR="00012883">
      <w:r>
        <w:rPr>
          <w:rFonts w:eastAsia="MS Mincho"/>
          <w:szCs w:val="24"/>
        </w:rPr>
        <w:t>TRGOVAČKI SUD U RIJECI</w:t>
      </w:r>
    </w:p>
    <w:p w:rsidRDefault="00012883" w:rsidR="00012883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EA695E" w:rsidR="00C31925" w:rsidRPr="00E91A71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166B2B">
        <w:rPr>
          <w:sz w:val="24"/>
          <w:szCs w:val="24"/>
        </w:rPr>
        <w:t xml:space="preserve"> </w:t>
      </w:r>
      <w:r w:rsidR="00866629" w:rsidRPr="00A97BA6">
        <w:rPr>
          <w:sz w:val="24"/>
          <w:szCs w:val="24"/>
        </w:rPr>
        <w:t>ELEKTROTECHNIK Ing. GUNTER d. o. o. za trgovinu, usluge i turizam Jurdani (Općina Matulji), Mučići 36</w:t>
      </w:r>
      <w:r w:rsidR="00036602" w:rsidRPr="00A97BA6">
        <w:rPr>
          <w:sz w:val="24"/>
          <w:szCs w:val="24"/>
        </w:rPr>
        <w:t xml:space="preserve">, MBS: </w:t>
      </w:r>
      <w:r w:rsidR="00866629" w:rsidRPr="00A97BA6">
        <w:rPr>
          <w:sz w:val="24"/>
          <w:szCs w:val="24"/>
        </w:rPr>
        <w:t>040125912</w:t>
      </w:r>
      <w:r w:rsidR="00D50E52" w:rsidRPr="00A97BA6">
        <w:rPr>
          <w:sz w:val="24"/>
          <w:szCs w:val="24"/>
        </w:rPr>
        <w:t xml:space="preserve">, </w:t>
      </w:r>
      <w:r w:rsidR="009E57FF" w:rsidRPr="00A97BA6">
        <w:rPr>
          <w:sz w:val="24"/>
          <w:szCs w:val="24"/>
        </w:rPr>
        <w:t xml:space="preserve">OIB: </w:t>
      </w:r>
      <w:r w:rsidR="00866629" w:rsidRPr="00A97BA6">
        <w:rPr>
          <w:sz w:val="24"/>
          <w:szCs w:val="24"/>
        </w:rPr>
        <w:t>48792155540</w:t>
      </w:r>
      <w:r w:rsidR="008C6E81">
        <w:rPr>
          <w:sz w:val="24"/>
          <w:szCs w:val="24"/>
        </w:rPr>
        <w:t xml:space="preserve">, </w:t>
      </w:r>
      <w:r w:rsidR="00D678A9" w:rsidRPr="00E91A71">
        <w:rPr>
          <w:sz w:val="24"/>
          <w:szCs w:val="24"/>
        </w:rPr>
        <w:t xml:space="preserve">dana </w:t>
      </w:r>
      <w:r w:rsidR="00A97BA6">
        <w:rPr>
          <w:sz w:val="24"/>
          <w:szCs w:val="24"/>
        </w:rPr>
        <w:t>3</w:t>
      </w:r>
      <w:r w:rsidR="00EA695E">
        <w:rPr>
          <w:sz w:val="24"/>
          <w:szCs w:val="24"/>
        </w:rPr>
        <w:t>. prosinca</w:t>
      </w:r>
      <w:r w:rsidRPr="00E91A71">
        <w:rPr>
          <w:sz w:val="24"/>
          <w:szCs w:val="24"/>
        </w:rPr>
        <w:t xml:space="preserve">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A97BA6" w:rsidRPr="00A97BA6">
        <w:rPr>
          <w:sz w:val="24"/>
          <w:szCs w:val="24"/>
        </w:rPr>
        <w:t>ELEKTROTECHNIK Ing. GUNTER d. o. o. za trgovinu, usluge i turizam Jurdani (Općina Matulji), Mučići 36, MBS: 040125912, OIB: 48792155540</w:t>
      </w:r>
      <w:r w:rsidR="00A97BA6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>
      <w:pPr>
        <w:ind w:firstLine="708"/>
        <w:jc w:val="both"/>
        <w:rPr>
          <w:sz w:val="24"/>
          <w:szCs w:val="24"/>
        </w:rPr>
      </w:pPr>
    </w:p>
    <w:p w:rsidRDefault="00D9221A" w:rsidP="00C31925" w:rsidR="00D9221A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A97BA6" w:rsidRPr="00A97BA6">
        <w:rPr>
          <w:sz w:val="24"/>
          <w:szCs w:val="24"/>
        </w:rPr>
        <w:t>ELEKTROTECHNIK Ing. GUNTER d. o. o. za trgovinu, usluge i turizam Jurdani (Općina Matulji), Mučići 36, MBS: 040125912, OIB: 48792155540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A97BA6">
        <w:rPr>
          <w:sz w:val="24"/>
          <w:szCs w:val="24"/>
        </w:rPr>
        <w:t>3</w:t>
      </w:r>
      <w:r w:rsidR="00EA695E">
        <w:rPr>
          <w:sz w:val="24"/>
          <w:szCs w:val="24"/>
        </w:rPr>
        <w:t>. prosinca</w:t>
      </w:r>
      <w:r w:rsidRPr="00BF318E">
        <w:rPr>
          <w:sz w:val="24"/>
          <w:szCs w:val="24"/>
        </w:rPr>
        <w:t xml:space="preserve"> 2015. godine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186E" w:rsidP="00C31925" w:rsidR="0086186E">
      <w:r>
        <w:separator/>
      </w:r>
    </w:p>
  </w:endnote>
  <w:endnote w:id="0" w:type="continuationSeparator">
    <w:p w:rsidRDefault="0086186E" w:rsidP="00C31925" w:rsidR="008618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BA6" w:rsidR="00A97BA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4566930"/>
      <w:docPartObj>
        <w:docPartGallery w:val="Page Numbers (Bottom of Page)"/>
        <w:docPartUnique/>
      </w:docPartObj>
    </w:sdtPr>
    <w:sdtEndPr/>
    <w:sdtContent>
      <w:p w:rsidRDefault="003732E4" w:rsidR="003732E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2883">
          <w:rPr>
            <w:noProof/>
          </w:rPr>
          <w:t>1</w:t>
        </w:r>
        <w:r>
          <w:fldChar w:fldCharType="end"/>
        </w:r>
      </w:p>
    </w:sdtContent>
  </w:sdt>
  <w:p w:rsidRDefault="003732E4" w:rsidR="003732E4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BA6" w:rsidR="00A97BA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186E" w:rsidP="00C31925" w:rsidR="0086186E">
      <w:r>
        <w:separator/>
      </w:r>
    </w:p>
  </w:footnote>
  <w:footnote w:id="0" w:type="continuationSeparator">
    <w:p w:rsidRDefault="0086186E" w:rsidP="00C31925" w:rsidR="008618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BA6" w:rsidR="00A97BA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D9221A">
      <w:rPr>
        <w:sz w:val="24"/>
        <w:szCs w:val="24"/>
      </w:rPr>
      <w:t>6</w:t>
    </w:r>
    <w:r w:rsidR="00036602">
      <w:rPr>
        <w:sz w:val="24"/>
        <w:szCs w:val="24"/>
      </w:rPr>
      <w:t>9</w:t>
    </w:r>
    <w:r w:rsidR="00A97BA6">
      <w:rPr>
        <w:sz w:val="24"/>
        <w:szCs w:val="24"/>
      </w:rPr>
      <w:t>7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BA6" w:rsidR="00A97B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12883"/>
    <w:rsid w:val="00036602"/>
    <w:rsid w:val="00053F64"/>
    <w:rsid w:val="00161769"/>
    <w:rsid w:val="001618F0"/>
    <w:rsid w:val="00166B2B"/>
    <w:rsid w:val="00183D25"/>
    <w:rsid w:val="0019678A"/>
    <w:rsid w:val="001A1820"/>
    <w:rsid w:val="0028378D"/>
    <w:rsid w:val="002B79F7"/>
    <w:rsid w:val="002C445B"/>
    <w:rsid w:val="003732E4"/>
    <w:rsid w:val="003D032B"/>
    <w:rsid w:val="004416C3"/>
    <w:rsid w:val="00474B10"/>
    <w:rsid w:val="00490DF2"/>
    <w:rsid w:val="004F6C16"/>
    <w:rsid w:val="00521E4C"/>
    <w:rsid w:val="005A0B0E"/>
    <w:rsid w:val="0060566B"/>
    <w:rsid w:val="00644D6C"/>
    <w:rsid w:val="006701D2"/>
    <w:rsid w:val="00693821"/>
    <w:rsid w:val="006C4BD1"/>
    <w:rsid w:val="006E116D"/>
    <w:rsid w:val="00707ADF"/>
    <w:rsid w:val="00762D29"/>
    <w:rsid w:val="00767B79"/>
    <w:rsid w:val="007B1DC3"/>
    <w:rsid w:val="007C39F4"/>
    <w:rsid w:val="007D0517"/>
    <w:rsid w:val="007E0807"/>
    <w:rsid w:val="007E6B06"/>
    <w:rsid w:val="008127EF"/>
    <w:rsid w:val="0083385E"/>
    <w:rsid w:val="00851B35"/>
    <w:rsid w:val="0086186E"/>
    <w:rsid w:val="00866629"/>
    <w:rsid w:val="008C6E81"/>
    <w:rsid w:val="00942A0F"/>
    <w:rsid w:val="009E57FF"/>
    <w:rsid w:val="009E5D04"/>
    <w:rsid w:val="009E7247"/>
    <w:rsid w:val="00A54D91"/>
    <w:rsid w:val="00A84B7C"/>
    <w:rsid w:val="00A97BA6"/>
    <w:rsid w:val="00AE45C2"/>
    <w:rsid w:val="00B1127C"/>
    <w:rsid w:val="00B7409B"/>
    <w:rsid w:val="00BA1DC4"/>
    <w:rsid w:val="00BA3EB5"/>
    <w:rsid w:val="00BD1955"/>
    <w:rsid w:val="00BE6506"/>
    <w:rsid w:val="00C31925"/>
    <w:rsid w:val="00C41A54"/>
    <w:rsid w:val="00C92A25"/>
    <w:rsid w:val="00CA2225"/>
    <w:rsid w:val="00CF5849"/>
    <w:rsid w:val="00D40DA7"/>
    <w:rsid w:val="00D50E52"/>
    <w:rsid w:val="00D678A9"/>
    <w:rsid w:val="00D9221A"/>
    <w:rsid w:val="00DF095B"/>
    <w:rsid w:val="00E518D1"/>
    <w:rsid w:val="00E91A71"/>
    <w:rsid w:val="00EA695E"/>
    <w:rsid w:val="00EC77A5"/>
    <w:rsid w:val="00F0797C"/>
    <w:rsid w:val="00F423DF"/>
    <w:rsid w:val="00F45FD4"/>
    <w:rsid w:val="00F86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128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28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28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28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28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128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28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28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28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28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919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04187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0668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66681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365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6089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930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770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9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087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66934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49390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15596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2921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4133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15674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5562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523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1368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1622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17683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03775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49221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596816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09826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90836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180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3287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933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3620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4882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80059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21729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56152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573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7935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8663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706091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0309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20702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7830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0304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2844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77131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28766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12167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546098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13296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2889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43757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3229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20244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6083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632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3686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15066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526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23859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0989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02126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35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80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7268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426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8417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8158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1186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1278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32748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419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954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74846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551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274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48645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0544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6405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757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90949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0454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20252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31318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8643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564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2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568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5256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874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253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2788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6047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3559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45270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79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4230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7923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86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0926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1782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20402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70842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96915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26036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34921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688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084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363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018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0302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70367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790698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47115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004476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387867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4044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6222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8338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1190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319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9265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4249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84177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137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18676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8048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61555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5293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30788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42974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875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52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4084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63271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16758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11887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03278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608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976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9124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765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0972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869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19853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020263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1554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14515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50418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3857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3191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62522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0541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42181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1271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5991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73237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03825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91364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4961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4212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2891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3991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535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4888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5253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1827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7371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5083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48373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6315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799172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48014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585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55899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7199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29854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96263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79657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96461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90758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74296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33897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07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1042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899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47510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9241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6639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264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39740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2166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40469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63007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5046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93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75299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000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4367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4013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261742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0947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12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57371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4877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693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221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8860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451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4837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91698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3779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71308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75072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846839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85036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20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2343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225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6694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58756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78888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657532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39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166067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94579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54867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8910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8383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2729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945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0110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603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72209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8077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6930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729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5160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597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854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8325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8909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1687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6425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266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768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72070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6932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022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105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10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62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353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6350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20438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399489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73682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07369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97489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66212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9814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4364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72225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8808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1015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9813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68663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61226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19362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42465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3751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5690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4804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792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6770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2632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4640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4951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822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88168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61788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73287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8705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856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01019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79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889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1829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18579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08047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31893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1086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5708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676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439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8597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12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468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6973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54524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7184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60023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70063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47674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6397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60873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2486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7647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347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753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5819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7354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5289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58721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455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4277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269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1832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116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928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2486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07068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1971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27345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79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01821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6715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227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5911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6506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8369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0256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21175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10339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84135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139448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45470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68852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2969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18794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598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46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2839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30485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98648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21224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79187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5256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456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543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928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28178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0584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2055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64633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99402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850639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028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89260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4427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678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6793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99144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2399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144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0304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8219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441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4240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624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64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138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51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7631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771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5990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921870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65805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40884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18405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52035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3820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384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634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440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1518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6591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54259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87095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68770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0902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492260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8338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4851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444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0067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78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4817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7729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17176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22555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0009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22735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80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6807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9212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428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6103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429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1014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5494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02904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9274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04022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277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500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952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73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156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1899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34451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93599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3231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95831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48402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24959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2451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8622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9705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90845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95404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0868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9727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86505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6007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82849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8410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027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3714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2994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6608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5222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277567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48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02528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56693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97675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9183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2926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9213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343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77843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3623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9896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34344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96130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99370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80594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1445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37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9148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2737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2676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6538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22825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5577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350242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0201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7662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45200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3076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5865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53167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6428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1799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6285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09437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606409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67901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22478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9983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2534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2223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5561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5464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7299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59073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230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92288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496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45947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752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2042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0078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925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7317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9348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06133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85443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07794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35656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2735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917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815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003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47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693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8205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05844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9521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5483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05270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74946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770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6909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47227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8502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133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39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08745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04082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3003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9331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612648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7873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4632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9372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9450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2744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169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7405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3786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6831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0948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17908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598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035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9676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4176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190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8975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64907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68041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85280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5357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2895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1887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9387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4303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946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66832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631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2453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0696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781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71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6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380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311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04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8645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405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697</izvorni_sadrzaj>
    <derivirana_varijabla naziv="DomainObject.Predmet.Broj_1">697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St-697/2015</izvorni_sadrzaj>
    <derivirana_varijabla naziv="DomainObject.Predmet.OznakaBroj_1">St-697/2015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ELEKTROTECHNIK Ing.GUNTER d.o.o. Jurdani</izvorni_sadrzaj>
    <derivirana_varijabla naziv="DomainObject.Predmet.ProtustrankaFormated_1">  ELEKTROTECHNIK Ing.GUNTER d.o.o. Jurdani</derivirana_varijabla>
  </DomainObject.Predmet.ProtustrankaFormated>
  <DomainObject.Predmet.ProtustrankaFormatedOIB>
    <izvorni_sadrzaj>  ELEKTROTECHNIK Ing.GUNTER d.o.o. Jurdani, OIB 48792155540</izvorni_sadrzaj>
    <derivirana_varijabla naziv="DomainObject.Predmet.ProtustrankaFormatedOIB_1">  ELEKTROTECHNIK Ing.GUNTER d.o.o. Jurdani, OIB 48792155540</derivirana_varijabla>
  </DomainObject.Predmet.ProtustrankaFormatedOIB>
  <DomainObject.Predmet.ProtustrankaFormatedWithAdress>
    <izvorni_sadrzaj> ELEKTROTECHNIK Ing.GUNTER d.o.o. Jurdani, Mučići 36, 51213 Jurdani</izvorni_sadrzaj>
    <derivirana_varijabla naziv="DomainObject.Predmet.ProtustrankaFormatedWithAdress_1"> ELEKTROTECHNIK Ing.GUNTER d.o.o. Jurdani, Mučići 36, 51213 Jurdani</derivirana_varijabla>
  </DomainObject.Predmet.ProtustrankaFormatedWithAdress>
  <DomainObject.Predmet.ProtustrankaFormatedWithAdressOIB>
    <izvorni_sadrzaj> ELEKTROTECHNIK Ing.GUNTER d.o.o. Jurdani, OIB 48792155540, Mučići 36, 51213 Jurdani</izvorni_sadrzaj>
    <derivirana_varijabla naziv="DomainObject.Predmet.ProtustrankaFormatedWithAdressOIB_1"> ELEKTROTECHNIK Ing.GUNTER d.o.o. Jurdani, OIB 48792155540, Mučići 36, 51213 Jurdani</derivirana_varijabla>
  </DomainObject.Predmet.ProtustrankaFormatedWithAdressOIB>
  <DomainObject.Predmet.ProtustrankaWithAdress>
    <izvorni_sadrzaj>ELEKTROTECHNIK Ing.GUNTER d.o.o. Jurdani Mučići 36, 51213 Jurdani</izvorni_sadrzaj>
    <derivirana_varijabla naziv="DomainObject.Predmet.ProtustrankaWithAdress_1">ELEKTROTECHNIK Ing.GUNTER d.o.o. Jurdani Mučići 36, 51213 Jurdani</derivirana_varijabla>
  </DomainObject.Predmet.ProtustrankaWithAdress>
  <DomainObject.Predmet.ProtustrankaWithAdressOIB>
    <izvorni_sadrzaj>ELEKTROTECHNIK Ing.GUNTER d.o.o. Jurdani, OIB 48792155540, Mučići 36, 51213 Jurdani</izvorni_sadrzaj>
    <derivirana_varijabla naziv="DomainObject.Predmet.ProtustrankaWithAdressOIB_1">ELEKTROTECHNIK Ing.GUNTER d.o.o. Jurdani, OIB 48792155540, Mučići 36, 51213 Jurdani</derivirana_varijabla>
  </DomainObject.Predmet.ProtustrankaWithAdressOIB>
  <DomainObject.Predmet.ProtustrankaNazivFormated>
    <izvorni_sadrzaj>ELEKTROTECHNIK Ing.GUNTER d.o.o. Jurdani</izvorni_sadrzaj>
    <derivirana_varijabla naziv="DomainObject.Predmet.ProtustrankaNazivFormated_1">ELEKTROTECHNIK Ing.GUNTER d.o.o. Jurdani</derivirana_varijabla>
  </DomainObject.Predmet.ProtustrankaNazivFormated>
  <DomainObject.Predmet.ProtustrankaNazivFormatedOIB>
    <izvorni_sadrzaj>ELEKTROTECHNIK Ing.GUNTER d.o.o. Jurdani, OIB 48792155540</izvorni_sadrzaj>
    <derivirana_varijabla naziv="DomainObject.Predmet.ProtustrankaNazivFormatedOIB_1">ELEKTROTECHNIK Ing.GUNTER d.o.o. Jurdani, OIB 48792155540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ELEKTROTECHNIK Ing.GUNTER d.o.o. Jurdani</item>
    </izvorni_sadrzaj>
    <derivirana_varijabla naziv="DomainObject.Predmet.ProtuStrankaListFormated_1">
      <item>ELEKTROTECHNIK Ing.GUNTER d.o.o. Jurdani</item>
    </derivirana_varijabla>
  </DomainObject.Predmet.ProtuStrankaListFormated>
  <DomainObject.Predmet.ProtuStrankaListFormatedOIB>
    <izvorni_sadrzaj>
      <item>ELEKTROTECHNIK Ing.GUNTER d.o.o. Jurdani, OIB 48792155540</item>
    </izvorni_sadrzaj>
    <derivirana_varijabla naziv="DomainObject.Predmet.ProtuStrankaListFormatedOIB_1">
      <item>ELEKTROTECHNIK Ing.GUNTER d.o.o. Jurdani, OIB 48792155540</item>
    </derivirana_varijabla>
  </DomainObject.Predmet.ProtuStrankaListFormatedOIB>
  <DomainObject.Predmet.ProtuStrankaListFormatedWithAdress>
    <izvorni_sadrzaj>
      <item>ELEKTROTECHNIK Ing.GUNTER d.o.o. Jurdani, Mučići 36, 51213 Jurdani</item>
    </izvorni_sadrzaj>
    <derivirana_varijabla naziv="DomainObject.Predmet.ProtuStrankaListFormatedWithAdress_1">
      <item>ELEKTROTECHNIK Ing.GUNTER d.o.o. Jurdani, Mučići 36, 51213 Jurdani</item>
    </derivirana_varijabla>
  </DomainObject.Predmet.ProtuStrankaListFormatedWithAdress>
  <DomainObject.Predmet.ProtuStrankaListFormatedWithAdressOIB>
    <izvorni_sadrzaj>
      <item>ELEKTROTECHNIK Ing.GUNTER d.o.o. Jurdani, OIB 48792155540, Mučići 36, 51213 Jurdani</item>
    </izvorni_sadrzaj>
    <derivirana_varijabla naziv="DomainObject.Predmet.ProtuStrankaListFormatedWithAdressOIB_1">
      <item>ELEKTROTECHNIK Ing.GUNTER d.o.o. Jurdani, OIB 48792155540, Mučići 36, 51213 Jurdani</item>
    </derivirana_varijabla>
  </DomainObject.Predmet.ProtuStrankaListFormatedWithAdressOIB>
  <DomainObject.Predmet.ProtuStrankaListNazivFormated>
    <izvorni_sadrzaj>
      <item>ELEKTROTECHNIK Ing.GUNTER d.o.o. Jurdani</item>
    </izvorni_sadrzaj>
    <derivirana_varijabla naziv="DomainObject.Predmet.ProtuStrankaListNazivFormated_1">
      <item>ELEKTROTECHNIK Ing.GUNTER d.o.o. Jurdani</item>
    </derivirana_varijabla>
  </DomainObject.Predmet.ProtuStrankaListNazivFormated>
  <DomainObject.Predmet.ProtuStrankaListNazivFormatedOIB>
    <izvorni_sadrzaj>
      <item>ELEKTROTECHNIK Ing.GUNTER d.o.o. Jurdani, OIB 48792155540</item>
    </izvorni_sadrzaj>
    <derivirana_varijabla naziv="DomainObject.Predmet.ProtuStrankaListNazivFormatedOIB_1">
      <item>ELEKTROTECHNIK Ing.GUNTER d.o.o. Jurdani, OIB 48792155540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ELEKTROTECHNIK Ing.GUNTER d.o.o. Jurdani</izvorni_sadrzaj>
    <derivirana_varijabla naziv="DomainObject.Predmet.ProtustrankaIDrugi_1">ELEKTROTECHNIK Ing.GUNTER d.o.o. Jurdani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ELEKTROTECHNIK Ing.GUNTER d.o.o. Jurdani, OIB 48792155540, Mučići 36, 51213 Jurdani</izvorni_sadrzaj>
    <derivirana_varijabla naziv="DomainObject.Predmet.ProtustrankaIDrugiAdressOIB_1">ELEKTROTECHNIK Ing.GUNTER d.o.o. Jurdani, OIB 48792155540, Mučići 36, 51213 Jurdani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ELEKTROTECHNIK Ing.GUNTER d.o.o. Jurdani</item>
    </izvorni_sadrzaj>
    <derivirana_varijabla naziv="DomainObject.Predmet.SudioniciListNaziv_1">
      <item>FINA Rijeka</item>
      <item>ELEKTROTECHNIK Ing.GUNTER d.o.o. Jurdani</item>
    </derivirana_varijabla>
  </DomainObject.Predmet.SudioniciListNaziv>
  <DomainObject.Predmet.SudioniciListAdressOIB>
    <izvorni_sadrzaj>
      <item>FINA Rijeka, OIB 85821130368, Frana Kurelca 8,51000 Rijeka</item>
      <item>ELEKTROTECHNIK Ing.GUNTER d.o.o. Jurdani, OIB 48792155540, Mučići 36,51213 Jurdani</item>
    </izvorni_sadrzaj>
    <derivirana_varijabla naziv="DomainObject.Predmet.SudioniciListAdressOIB_1">
      <item>FINA Rijeka, OIB 85821130368, Frana Kurelca 8,51000 Rijeka</item>
      <item>ELEKTROTECHNIK Ing.GUNTER d.o.o. Jurdani, OIB 48792155540, Mučići 36,51213 Jurdani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48792155540</item>
    </izvorni_sadrzaj>
    <derivirana_varijabla naziv="DomainObject.Predmet.SudioniciListNazivOIB_1">
      <item>, OIB 85821130368</item>
      <item>, OIB 48792155540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384</properties:Words>
  <properties:Characters>2066</properties:Characters>
  <properties:Lines>57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2015-12-03T13:48:00Z</dcterms:created>
  <dc:creator>Vera Jelenović</dc:creator>
  <cp:lastModifiedBy>Danijela Fumić</cp:lastModifiedBy>
  <cp:lastPrinted>2015-12-03T13:48:00Z</cp:lastPrinted>
  <dcterms:modified xmlns:xsi="http://www.w3.org/2001/XMLSchema-instance" xsi:type="dcterms:W3CDTF">2015-12-03T13:49:00Z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