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7993" w14:paraId="d10799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7C58B1">
        <w:rPr>
          <w:szCs w:val="24"/>
          <w:lang w:val="hr-HR"/>
        </w:rPr>
        <w:t>St-1199-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B6125">
        <w:rPr>
          <w:szCs w:val="24"/>
          <w:lang w:val="hr-HR"/>
        </w:rPr>
        <w:t>-</w:t>
      </w:r>
      <w:r w:rsidR="007C58B1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B66AF0" w:rsidP="00CA6F86" w:rsidR="00B66AF0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B66AF0" w:rsidP="00CA6F86" w:rsidR="00B66AF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7C58B1" w:rsidRPr="001E2637">
        <w:rPr>
          <w:lang w:val="hr-HR"/>
        </w:rPr>
        <w:t>LOVAČKA UDRUGA KUNA RAKOVICA</w:t>
      </w:r>
      <w:r w:rsidR="007C58B1">
        <w:rPr>
          <w:lang w:val="hr-HR"/>
        </w:rPr>
        <w:t xml:space="preserve">, Rakovica, Oštarski stanovi 131, registarski broj:04000547, </w:t>
      </w:r>
      <w:r w:rsidR="007C58B1" w:rsidRPr="000664E3">
        <w:rPr>
          <w:lang w:val="hr-HR"/>
        </w:rPr>
        <w:t>OIB:</w:t>
      </w:r>
      <w:r w:rsidR="007C58B1">
        <w:rPr>
          <w:lang w:val="hr-HR"/>
        </w:rPr>
        <w:t>52337160092</w:t>
      </w:r>
      <w:r w:rsidR="007C58B1">
        <w:rPr>
          <w:szCs w:val="24"/>
          <w:lang w:val="hr-HR"/>
        </w:rPr>
        <w:t xml:space="preserve">, dana 30. </w:t>
      </w:r>
      <w:r w:rsidR="001C3B14">
        <w:rPr>
          <w:szCs w:val="24"/>
          <w:lang w:val="hr-HR"/>
        </w:rPr>
        <w:t>siječnja</w:t>
      </w:r>
      <w:r w:rsidR="007C58B1">
        <w:rPr>
          <w:szCs w:val="24"/>
          <w:lang w:val="hr-HR"/>
        </w:rPr>
        <w:t xml:space="preserve"> 201</w:t>
      </w:r>
      <w:r w:rsidR="001C3B14">
        <w:rPr>
          <w:szCs w:val="24"/>
          <w:lang w:val="hr-HR"/>
        </w:rPr>
        <w:t>7</w:t>
      </w:r>
      <w:r w:rsidR="007C58B1">
        <w:rPr>
          <w:szCs w:val="24"/>
          <w:lang w:val="hr-HR"/>
        </w:rPr>
        <w:t xml:space="preserve">. godine, </w:t>
      </w:r>
    </w:p>
    <w:p w:rsidRDefault="00B66AF0" w:rsidP="00CA6F86" w:rsidR="00B66AF0">
      <w:pPr>
        <w:jc w:val="center"/>
        <w:rPr>
          <w:szCs w:val="24"/>
          <w:lang w:val="hr-HR"/>
        </w:rPr>
      </w:pPr>
    </w:p>
    <w:p w:rsidRDefault="00B66AF0" w:rsidP="00CA6F86" w:rsidR="00B66AF0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B66AF0" w:rsidP="00CA6F86" w:rsidR="00B66AF0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7C58B1" w:rsidRPr="001E2637">
        <w:rPr>
          <w:lang w:val="hr-HR"/>
        </w:rPr>
        <w:t>LOVAČKA UDRUGA KUNA RAKOVICA</w:t>
      </w:r>
      <w:r w:rsidR="007C58B1">
        <w:rPr>
          <w:lang w:val="hr-HR"/>
        </w:rPr>
        <w:t xml:space="preserve">, Rakovica, Oštarski stanovi 131, registarski broj:04000547, </w:t>
      </w:r>
      <w:r w:rsidR="007C58B1" w:rsidRPr="000664E3">
        <w:rPr>
          <w:lang w:val="hr-HR"/>
        </w:rPr>
        <w:t>OIB:</w:t>
      </w:r>
      <w:r w:rsidR="007C58B1">
        <w:rPr>
          <w:lang w:val="hr-HR"/>
        </w:rPr>
        <w:t>52337160092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1C3B14">
        <w:rPr>
          <w:szCs w:val="24"/>
          <w:lang w:val="hr-HR"/>
        </w:rPr>
        <w:t>MARIJAN DRLJANOVČAN, Miholajnec, Antuna Mihanovića 131, OIB:49708160625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7C58B1" w:rsidRPr="001E2637">
        <w:rPr>
          <w:lang w:val="hr-HR"/>
        </w:rPr>
        <w:t>LOVAČKA UDRUGA KUNA RAKOVICA</w:t>
      </w:r>
      <w:r w:rsidR="007C58B1">
        <w:rPr>
          <w:lang w:val="hr-HR"/>
        </w:rPr>
        <w:t xml:space="preserve">, Rakovica, Oštarski stanovi 131, registarski broj:04000547, </w:t>
      </w:r>
      <w:r w:rsidR="007C58B1" w:rsidRPr="000664E3">
        <w:rPr>
          <w:lang w:val="hr-HR"/>
        </w:rPr>
        <w:t>OIB:</w:t>
      </w:r>
      <w:r w:rsidR="007C58B1">
        <w:rPr>
          <w:lang w:val="hr-HR"/>
        </w:rPr>
        <w:t>52337160092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1C3B14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2017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9372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C3B14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B66AF0" w:rsidP="00CA6F86" w:rsidR="00B66AF0">
      <w:pPr>
        <w:jc w:val="both"/>
        <w:rPr>
          <w:szCs w:val="24"/>
          <w:lang w:val="hr-HR"/>
        </w:rPr>
      </w:pPr>
    </w:p>
    <w:p w:rsidRDefault="00B66AF0" w:rsidP="00CA6F86" w:rsidR="00B66AF0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B66AF0" w:rsidP="00CA6F86" w:rsidR="00B66AF0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lastRenderedPageBreak/>
        <w:t>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C58B1">
        <w:rPr>
          <w:szCs w:val="24"/>
          <w:lang w:val="hr-HR"/>
        </w:rPr>
        <w:t>1199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CF6E33">
        <w:rPr>
          <w:szCs w:val="24"/>
          <w:lang w:val="hr-HR"/>
        </w:rPr>
        <w:t>rgovačkog suda u Bjelovaru 08. srpnja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>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6A6105" w:rsidP="006A6105" w:rsidR="006A6105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>
      <w:pPr>
        <w:ind w:firstLine="851"/>
        <w:jc w:val="both"/>
        <w:rPr>
          <w:szCs w:val="24"/>
          <w:lang w:val="hr-HR"/>
        </w:rPr>
      </w:pPr>
    </w:p>
    <w:p w:rsidRDefault="00B66AF0" w:rsidP="00CA6F86" w:rsidR="00B66AF0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42084E">
        <w:rPr>
          <w:szCs w:val="24"/>
          <w:lang w:val="hr-HR"/>
        </w:rPr>
        <w:t xml:space="preserve">, 30. </w:t>
      </w:r>
      <w:r w:rsidR="001C3B14">
        <w:rPr>
          <w:szCs w:val="24"/>
          <w:lang w:val="hr-HR"/>
        </w:rPr>
        <w:t>siječnja</w:t>
      </w:r>
      <w:r w:rsidR="00CA6F86" w:rsidRPr="00FE7FBF">
        <w:rPr>
          <w:szCs w:val="24"/>
          <w:lang w:val="hr-HR"/>
        </w:rPr>
        <w:t xml:space="preserve"> 201</w:t>
      </w:r>
      <w:r w:rsidR="001C3B14">
        <w:rPr>
          <w:szCs w:val="24"/>
          <w:lang w:val="hr-HR"/>
        </w:rPr>
        <w:t>7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SUDSKI SAVJETNIK</w:t>
      </w:r>
    </w:p>
    <w:p w:rsidRDefault="00CA6F86" w:rsidP="00CA6F86" w:rsidR="000E6BB9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1C3B14">
        <w:rPr>
          <w:szCs w:val="24"/>
          <w:lang w:val="hr-HR"/>
        </w:rPr>
        <w:t xml:space="preserve">         </w:t>
      </w:r>
      <w:r w:rsidR="00E607E6">
        <w:rPr>
          <w:szCs w:val="24"/>
          <w:lang w:val="hr-HR"/>
        </w:rPr>
        <w:t>MIROSLAV LOVREKOVIĆ</w:t>
      </w:r>
      <w:r w:rsidR="000E6BB9">
        <w:rPr>
          <w:szCs w:val="24"/>
          <w:lang w:val="hr-HR"/>
        </w:rPr>
        <w:t>, v.r.</w:t>
      </w:r>
    </w:p>
    <w:p w:rsidRDefault="00CA6F86" w:rsidP="000E6BB9" w:rsidR="00CA6F86">
      <w:pPr>
        <w:ind w:firstLine="3686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</w:t>
      </w:r>
      <w:r w:rsidR="000E6BB9">
        <w:rPr>
          <w:szCs w:val="24"/>
          <w:lang w:val="hr-HR"/>
        </w:rPr>
        <w:t xml:space="preserve">         Za točnost otpravka – ovlašteni službenik</w:t>
      </w:r>
    </w:p>
    <w:p w:rsidRDefault="000E6BB9" w:rsidP="00CA6F86" w:rsidR="00CA6F86" w:rsidRPr="00FE7FBF">
      <w:pPr>
        <w:ind w:firstLine="411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Danijela Futač Hrgovan</w:t>
      </w:r>
    </w:p>
    <w:p w:rsidRDefault="00CA6F86" w:rsidP="00CA6F86" w:rsidR="00B66AF0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0E6BB9" w:rsidP="00CA6F86" w:rsidR="000E6BB9" w:rsidRPr="00FE7FBF">
      <w:pPr>
        <w:jc w:val="both"/>
        <w:rPr>
          <w:szCs w:val="24"/>
          <w:lang w:val="hr-HR"/>
        </w:rPr>
      </w:pPr>
    </w:p>
    <w:p w:rsidRDefault="00CA6F86" w:rsidP="000E6BB9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lastRenderedPageBreak/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C14" w:rsidR="00312C14">
      <w:r>
        <w:separator/>
      </w:r>
    </w:p>
  </w:endnote>
  <w:endnote w:id="0" w:type="continuationSeparator">
    <w:p w:rsidRDefault="00312C14" w:rsidR="00312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C14" w:rsidR="00312C14">
      <w:r>
        <w:separator/>
      </w:r>
    </w:p>
  </w:footnote>
  <w:footnote w:id="0" w:type="continuationSeparator">
    <w:p w:rsidRDefault="00312C14" w:rsidR="00312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B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7C58B1">
      <w:t>1199</w:t>
    </w:r>
    <w:r w:rsidR="00864F33">
      <w:t>/201</w:t>
    </w:r>
    <w:r w:rsidR="002D4774">
      <w:t>6</w:t>
    </w:r>
    <w:r w:rsidR="00864F33">
      <w:t>-</w:t>
    </w:r>
    <w:r w:rsidR="007C58B1">
      <w:t>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6BB9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3B14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2F72E6"/>
    <w:rsid w:val="00301C2E"/>
    <w:rsid w:val="00306847"/>
    <w:rsid w:val="00310579"/>
    <w:rsid w:val="00312B41"/>
    <w:rsid w:val="00312C14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2084E"/>
    <w:rsid w:val="004368C8"/>
    <w:rsid w:val="004423C2"/>
    <w:rsid w:val="004812EE"/>
    <w:rsid w:val="00485F39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A6105"/>
    <w:rsid w:val="006B48ED"/>
    <w:rsid w:val="006D69FC"/>
    <w:rsid w:val="00701DB2"/>
    <w:rsid w:val="00725BCB"/>
    <w:rsid w:val="0073548F"/>
    <w:rsid w:val="0076259E"/>
    <w:rsid w:val="007A77E1"/>
    <w:rsid w:val="007C58B1"/>
    <w:rsid w:val="007D50B5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35F56"/>
    <w:rsid w:val="00A5246F"/>
    <w:rsid w:val="00A60269"/>
    <w:rsid w:val="00AA3A97"/>
    <w:rsid w:val="00AC75DB"/>
    <w:rsid w:val="00AD592E"/>
    <w:rsid w:val="00AE469A"/>
    <w:rsid w:val="00B030BF"/>
    <w:rsid w:val="00B34539"/>
    <w:rsid w:val="00B3558B"/>
    <w:rsid w:val="00B41B09"/>
    <w:rsid w:val="00B6308A"/>
    <w:rsid w:val="00B64772"/>
    <w:rsid w:val="00B66AF0"/>
    <w:rsid w:val="00B73A06"/>
    <w:rsid w:val="00B8457C"/>
    <w:rsid w:val="00B90012"/>
    <w:rsid w:val="00BB0E8F"/>
    <w:rsid w:val="00BB2613"/>
    <w:rsid w:val="00BB516E"/>
    <w:rsid w:val="00BB6125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CF6E33"/>
    <w:rsid w:val="00D14AEC"/>
    <w:rsid w:val="00D20471"/>
    <w:rsid w:val="00D21D29"/>
    <w:rsid w:val="00D24F6E"/>
    <w:rsid w:val="00D32CB1"/>
    <w:rsid w:val="00D52F5E"/>
    <w:rsid w:val="00D53FF2"/>
    <w:rsid w:val="00D8010C"/>
    <w:rsid w:val="00DA5CB7"/>
    <w:rsid w:val="00DC02D4"/>
    <w:rsid w:val="00DC2CE3"/>
    <w:rsid w:val="00DC491C"/>
    <w:rsid w:val="00DE22C5"/>
    <w:rsid w:val="00DF7AED"/>
    <w:rsid w:val="00E02FEF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D0D2A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  <w:rsid w:val="00FF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2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F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FE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F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F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2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F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FE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F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F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St-1199/2016-3</izvorni_sadrzaj>
    <derivirana_varijabla naziv="DomainObject.Oznaka_1">St-1199/2016-3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St-1199/2016</izvorni_sadrzaj>
    <derivirana_varijabla naziv="DomainObject.Predmet.OznakaBroj_1">St-1199/2016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KUNA Rakovica</izvorni_sadrzaj>
    <derivirana_varijabla naziv="DomainObject.Predmet.ProtustrankaFormated_1">  Lovačka udruga KUNA Rakovica</derivirana_varijabla>
  </DomainObject.Predmet.ProtustrankaFormated>
  <DomainObject.Predmet.ProtustrankaFormatedOIB>
    <izvorni_sadrzaj>  Lovačka udruga KUNA Rakovica, OIB 52337160092</izvorni_sadrzaj>
    <derivirana_varijabla naziv="DomainObject.Predmet.ProtustrankaFormatedOIB_1">  Lovačka udruga KUNA Rakovica, OIB 52337160092</derivirana_varijabla>
  </DomainObject.Predmet.ProtustrankaFormatedOIB>
  <DomainObject.Predmet.ProtustrankaFormatedWithAdress>
    <izvorni_sadrzaj> Lovačka udruga KUNA Rakovica, Oštarski stanovi 131, 47245 Rakovica</izvorni_sadrzaj>
    <derivirana_varijabla naziv="DomainObject.Predmet.ProtustrankaFormatedWithAdress_1"> Lovačka udruga KUNA Rakovica, Oštarski stanovi 131, 47245 Rakovica</derivirana_varijabla>
  </DomainObject.Predmet.ProtustrankaFormatedWithAdress>
  <DomainObject.Predmet.ProtustrankaFormatedWithAdressOIB>
    <izvorni_sadrzaj> Lovačka udruga KUNA Rakovica, OIB 52337160092, Oštarski stanovi 131, 47245 Rakovica</izvorni_sadrzaj>
    <derivirana_varijabla naziv="DomainObject.Predmet.ProtustrankaFormatedWithAdressOIB_1"> Lovačka udruga KUNA Rakovica, OIB 52337160092, Oštarski stanovi 131, 47245 Rakovica</derivirana_varijabla>
  </DomainObject.Predmet.ProtustrankaFormatedWithAdressOIB>
  <DomainObject.Predmet.ProtustrankaWithAdress>
    <izvorni_sadrzaj>Lovačka udruga KUNA Rakovica Oštarski stanovi 131, 47245 Rakovica</izvorni_sadrzaj>
    <derivirana_varijabla naziv="DomainObject.Predmet.ProtustrankaWithAdress_1">Lovačka udruga KUNA Rakovica Oštarski stanovi 131, 47245 Rakovica</derivirana_varijabla>
  </DomainObject.Predmet.ProtustrankaWithAdress>
  <DomainObject.Predmet.ProtustrankaWithAdressOIB>
    <izvorni_sadrzaj>Lovačka udruga KUNA Rakovica, OIB 52337160092, Oštarski stanovi 131, 47245 Rakovica</izvorni_sadrzaj>
    <derivirana_varijabla naziv="DomainObject.Predmet.ProtustrankaWithAdressOIB_1">Lovačka udruga KUNA Rakovica, OIB 52337160092, Oštarski stanovi 131, 47245 Rakovica</derivirana_varijabla>
  </DomainObject.Predmet.ProtustrankaWithAdressOIB>
  <DomainObject.Predmet.ProtustrankaNazivFormated>
    <izvorni_sadrzaj>Lovačka udruga KUNA Rakovica</izvorni_sadrzaj>
    <derivirana_varijabla naziv="DomainObject.Predmet.ProtustrankaNazivFormated_1">Lovačka udruga KUNA Rakovica</derivirana_varijabla>
  </DomainObject.Predmet.ProtustrankaNazivFormated>
  <DomainObject.Predmet.ProtustrankaNazivFormatedOIB>
    <izvorni_sadrzaj>Lovačka udruga KUNA Rakovica, OIB 52337160092</izvorni_sadrzaj>
    <derivirana_varijabla naziv="DomainObject.Predmet.ProtustrankaNazivFormatedOIB_1">Lovačka udruga KUNA Rakovica, OIB 52337160092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Lovačka udruga KUNA Rakovica</item>
    </izvorni_sadrzaj>
    <derivirana_varijabla naziv="DomainObject.Predmet.ProtuStrankaListFormated_1">
      <item>Lovačka udruga KUNA Rakovica</item>
    </derivirana_varijabla>
  </DomainObject.Predmet.ProtuStrankaListFormated>
  <DomainObject.Predmet.ProtuStrankaListFormatedOIB>
    <izvorni_sadrzaj>
      <item>Lovačka udruga KUNA Rakovica, OIB 52337160092</item>
    </izvorni_sadrzaj>
    <derivirana_varijabla naziv="DomainObject.Predmet.ProtuStrankaListFormatedOIB_1">
      <item>Lovačka udruga KUNA Rakovica, OIB 52337160092</item>
    </derivirana_varijabla>
  </DomainObject.Predmet.ProtuStrankaListFormatedOIB>
  <DomainObject.Predmet.ProtuStrankaListFormatedWithAdress>
    <izvorni_sadrzaj>
      <item>Lovačka udruga KUNA Rakovica, Oštarski stanovi 131, 47245 Rakovica</item>
    </izvorni_sadrzaj>
    <derivirana_varijabla naziv="DomainObject.Predmet.ProtuStrankaListFormatedWithAdress_1">
      <item>Lovačka udruga KUNA Rakovica, Oštarski stanovi 131, 47245 Rakovica</item>
    </derivirana_varijabla>
  </DomainObject.Predmet.ProtuStrankaListFormatedWithAdress>
  <DomainObject.Predmet.ProtuStrankaListFormatedWithAdressOIB>
    <izvorni_sadrzaj>
      <item>Lovačka udruga KUNA Rakovica, OIB 52337160092, Oštarski stanovi 131, 47245 Rakovica</item>
    </izvorni_sadrzaj>
    <derivirana_varijabla naziv="DomainObject.Predmet.ProtuStrankaListFormatedWithAdressOIB_1">
      <item>Lovačka udruga KUNA Rakovica, OIB 52337160092, Oštarski stanovi 131, 47245 Rakovica</item>
    </derivirana_varijabla>
  </DomainObject.Predmet.ProtuStrankaListFormatedWithAdressOIB>
  <DomainObject.Predmet.ProtuStrankaListNazivFormated>
    <izvorni_sadrzaj>
      <item>Lovačka udruga KUNA Rakovica</item>
    </izvorni_sadrzaj>
    <derivirana_varijabla naziv="DomainObject.Predmet.ProtuStrankaListNazivFormated_1">
      <item>Lovačka udruga KUNA Rakovica</item>
    </derivirana_varijabla>
  </DomainObject.Predmet.ProtuStrankaListNazivFormated>
  <DomainObject.Predmet.ProtuStrankaListNazivFormatedOIB>
    <izvorni_sadrzaj>
      <item>Lovačka udruga KUNA Rakovica, OIB 52337160092</item>
    </izvorni_sadrzaj>
    <derivirana_varijabla naziv="DomainObject.Predmet.ProtuStrankaListNazivFormatedOIB_1">
      <item>Lovačka udruga KUNA Rakovica, OIB 52337160092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St-1199/2016-3</izvorni_sadrzaj>
    <derivirana_varijabla naziv="DomainObject.PoslovniBrojDokumenta_1">St-1199/2016-3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Lovačka udruga KUNA Rakovica</izvorni_sadrzaj>
    <derivirana_varijabla naziv="DomainObject.Predmet.ProtustrankaIDrugi_1">Lovačka udruga KUNA Rakovica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Lovačka udruga KUNA Rakovica, OIB 52337160092, Oštarski stanovi 131, 47245 Rakovica</izvorni_sadrzaj>
    <derivirana_varijabla naziv="DomainObject.Predmet.ProtustrankaIDrugiAdressOIB_1">Lovačka udruga KUNA Rakovica, OIB 52337160092, Oštarski stanovi 131,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Lovačka udruga KUNA Rakovica</item>
      <item>FINA, regionalni centar Zagreb, podružnica Karlovac</item>
    </izvorni_sadrzaj>
    <derivirana_varijabla naziv="DomainObject.Predmet.SudioniciListNaziv_1">
      <item>Lovačka udruga KUNA Rakovica</item>
      <item>FINA, regionalni centar Zagreb, podružnica Karlovac</item>
    </derivirana_varijabla>
  </DomainObject.Predmet.SudioniciListNaziv>
  <DomainObject.Predmet.SudioniciListAdressOIB>
    <izvorni_sadrzaj>
      <item>Lovačka udruga KUNA Rakovica, OIB 52337160092, Oštarski stanovi 131,47245 Rakovica</item>
      <item>FINA, regionalni centar Zagreb, podružnica Karlovac, OIB 85821130368, Vitezovićeva 1,47000 Karlovac</item>
    </izvorni_sadrzaj>
    <derivirana_varijabla naziv="DomainObject.Predmet.SudioniciListAdressOIB_1">
      <item>Lovačka udruga KUNA Rakovica, OIB 52337160092, Oštarski stanovi 131,47245 Rakovica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52337160092</item>
      <item>, OIB 85821130368</item>
    </izvorni_sadrzaj>
    <derivirana_varijabla naziv="DomainObject.Predmet.SudioniciListNazivOIB_1">
      <item>, OIB 52337160092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A09E2-0CD2-460A-B0CD-F0D275BD5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639</properties:Words>
  <properties:Characters>3474</properties:Characters>
  <properties:Lines>103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2016-08-30T12:15:00Z</dcterms:created>
  <dc:creator>553y7k3</dc:creator>
  <cp:lastModifiedBy>Miroslav Lovreković</cp:lastModifiedBy>
  <cp:lastPrinted>2017-01-30T13:03:00Z</cp:lastPrinted>
  <dcterms:modified xmlns:xsi="http://www.w3.org/2001/XMLSchema-instance" xsi:type="dcterms:W3CDTF">2017-01-30T13:04:00Z</dcterms:modified>
  <cp:revision>15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St-1199/2016-3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