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73a4" w14:paraId="5ec73a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EA7820">
        <w:rPr>
          <w:rFonts w:hAnsi="Times New Roman" w:ascii="Times New Roman"/>
        </w:rPr>
        <w:t>6794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EA7820" w:rsidRPr="00EA7820">
        <w:rPr>
          <w:rFonts w:hAnsi="Times New Roman" w:ascii="Times New Roman"/>
        </w:rPr>
        <w:t>SADETOMA j.d.o.o. za trgovinu i ugostiteljstvo, iz Zagreba, Tina Ujevića 24, OIB: 70851117794, MBS: 080974770</w:t>
      </w:r>
      <w:r w:rsidR="00614B0A">
        <w:rPr>
          <w:rFonts w:hAnsi="Times New Roman" w:ascii="Times New Roman"/>
        </w:rPr>
        <w:t>, dana 26</w:t>
      </w:r>
      <w:r w:rsidR="00312774" w:rsidRPr="00312774">
        <w:rPr>
          <w:rFonts w:hAnsi="Times New Roman" w:ascii="Times New Roman"/>
        </w:rPr>
        <w:t xml:space="preserve">. </w:t>
      </w:r>
      <w:r w:rsidR="002455D2">
        <w:rPr>
          <w:rFonts w:hAnsi="Times New Roman" w:ascii="Times New Roman"/>
        </w:rPr>
        <w:t>svibnja</w:t>
      </w:r>
      <w:r w:rsidR="00312774" w:rsidRPr="00312774">
        <w:rPr>
          <w:rFonts w:hAnsi="Times New Roman" w:ascii="Times New Roman"/>
        </w:rPr>
        <w:t xml:space="preserve"> 2017.</w:t>
      </w:r>
    </w:p>
    <w:p w:rsidRDefault="00EA7820" w:rsidP="001725CA" w:rsidR="00EA7820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A7820" w:rsidRPr="00EA7820">
        <w:rPr>
          <w:rFonts w:hAnsi="Times New Roman" w:ascii="Times New Roman"/>
        </w:rPr>
        <w:t>SADETOMA j.d.o.o. za trgovinu i ugostiteljstvo, iz Zagreba, Tina Ujevića 24, OIB: 70851117794, MBS: 080974770</w:t>
      </w:r>
      <w:r w:rsidR="002455D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A7820">
        <w:rPr>
          <w:rFonts w:hAnsi="Times New Roman" w:ascii="Times New Roman"/>
        </w:rPr>
        <w:t>6794</w:t>
      </w:r>
      <w:r w:rsidR="00FF1C1C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614B0A">
        <w:rPr>
          <w:rFonts w:hAnsi="Times New Roman" w:ascii="Times New Roman"/>
        </w:rPr>
        <w:t>26</w:t>
      </w:r>
      <w:r w:rsidR="002455D2">
        <w:rPr>
          <w:rFonts w:hAnsi="Times New Roman" w:ascii="Times New Roman"/>
        </w:rPr>
        <w:t>. svibnja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614B0A" w:rsidR="00854849">
      <w:pPr>
        <w:jc w:val="both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358" w:rsidP="00A83AC6" w:rsidR="00530358">
      <w:r>
        <w:separator/>
      </w:r>
    </w:p>
  </w:endnote>
  <w:endnote w:id="0" w:type="continuationSeparator">
    <w:p w:rsidRDefault="00530358" w:rsidP="00A83AC6" w:rsidR="00530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358" w:rsidP="00A83AC6" w:rsidR="00530358">
      <w:r>
        <w:separator/>
      </w:r>
    </w:p>
  </w:footnote>
  <w:footnote w:id="0" w:type="continuationSeparator">
    <w:p w:rsidRDefault="00530358" w:rsidP="00A83AC6" w:rsidR="005303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B0A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EA7820">
      <w:rPr>
        <w:rFonts w:hAnsi="Times New Roman" w:ascii="Times New Roman"/>
      </w:rPr>
      <w:t>6794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660D3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151B2"/>
    <w:rsid w:val="00525DAC"/>
    <w:rsid w:val="00530358"/>
    <w:rsid w:val="005349D1"/>
    <w:rsid w:val="005363C9"/>
    <w:rsid w:val="00585AFA"/>
    <w:rsid w:val="005B1AD4"/>
    <w:rsid w:val="00614B0A"/>
    <w:rsid w:val="00665D5F"/>
    <w:rsid w:val="00667D13"/>
    <w:rsid w:val="006A451A"/>
    <w:rsid w:val="007035B4"/>
    <w:rsid w:val="00726CAA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83115"/>
    <w:rsid w:val="00DA515E"/>
    <w:rsid w:val="00DC1596"/>
    <w:rsid w:val="00DC30D9"/>
    <w:rsid w:val="00DE5A25"/>
    <w:rsid w:val="00E00E55"/>
    <w:rsid w:val="00E867D6"/>
    <w:rsid w:val="00EA7820"/>
    <w:rsid w:val="00ED1D4D"/>
    <w:rsid w:val="00ED6FCA"/>
    <w:rsid w:val="00EE5FBB"/>
    <w:rsid w:val="00F0636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6794</izvorni_sadrzaj>
    <derivirana_varijabla naziv="DomainObject.Predmet.Broj_1">6794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St-6794/2016</izvorni_sadrzaj>
    <derivirana_varijabla naziv="DomainObject.Predmet.OznakaBroj_1">St-6794/2016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SADETOMA j.d.o.o. zastupanog po punomoćniku SARA ŠOŠIĆ</izvorni_sadrzaj>
    <derivirana_varijabla naziv="DomainObject.Predmet.ProtustrankaFormated_1">  SADETOMA j.d.o.o. zastupanog po punomoćniku SARA ŠOŠIĆ</derivirana_varijabla>
  </DomainObject.Predmet.ProtustrankaFormated>
  <DomainObject.Predmet.ProtustrankaFormatedOIB>
    <izvorni_sadrzaj>  SADETOMA j.d.o.o., OIB 70851117794 zastupanog po punomoćniku SARA ŠOŠIĆ</izvorni_sadrzaj>
    <derivirana_varijabla naziv="DomainObject.Predmet.ProtustrankaFormatedOIB_1">  SADETOMA j.d.o.o., OIB 70851117794 zastupanog po punomoćniku SARA ŠOŠIĆ</derivirana_varijabla>
  </DomainObject.Predmet.ProtustrankaFormatedOIB>
  <DomainObject.Predmet.ProtustrankaFormatedWithAdress>
    <izvorni_sadrzaj> SADETOMA j.d.o.o., Tina Ujevića 24, 10000 Zagreb zastupanog po punomoćniku SARA ŠOŠIĆ</izvorni_sadrzaj>
    <derivirana_varijabla naziv="DomainObject.Predmet.ProtustrankaFormatedWithAdress_1"> SADETOMA j.d.o.o., Tina Ujevića 24, 10000 Zagreb zastupanog po punomoćniku SARA ŠOŠIĆ</derivirana_varijabla>
  </DomainObject.Predmet.ProtustrankaFormatedWithAdress>
  <DomainObject.Predmet.ProtustrankaFormatedWithAdressOIB>
    <izvorni_sadrzaj> SADETOMA j.d.o.o., OIB 70851117794, Tina Ujevića 24, 10000 Zagreb zastupanog po punomoćniku SARA ŠOŠIĆ</izvorni_sadrzaj>
    <derivirana_varijabla naziv="DomainObject.Predmet.ProtustrankaFormatedWithAdressOIB_1"> SADETOMA j.d.o.o., OIB 70851117794, Tina Ujevića 24, 10000 Zagreb zastupanog po punomoćniku SARA ŠOŠIĆ</derivirana_varijabla>
  </DomainObject.Predmet.ProtustrankaFormatedWithAdressOIB>
  <DomainObject.Predmet.ProtustrankaWithAdress>
    <izvorni_sadrzaj>SADETOMA j.d.o.o. Tina Ujevića 24, 10000 Zagreb</izvorni_sadrzaj>
    <derivirana_varijabla naziv="DomainObject.Predmet.ProtustrankaWithAdress_1">SADETOMA j.d.o.o. Tina Ujevića 24, 10000 Zagreb</derivirana_varijabla>
  </DomainObject.Predmet.ProtustrankaWithAdress>
  <DomainObject.Predmet.ProtustrankaWithAdressOIB>
    <izvorni_sadrzaj>SADETOMA j.d.o.o., OIB 70851117794, Tina Ujevića 24, 10000 Zagreb</izvorni_sadrzaj>
    <derivirana_varijabla naziv="DomainObject.Predmet.ProtustrankaWithAdressOIB_1">SADETOMA j.d.o.o., OIB 70851117794, Tina Ujevića 24, 10000 Zagreb</derivirana_varijabla>
  </DomainObject.Predmet.ProtustrankaWithAdressOIB>
  <DomainObject.Predmet.ProtustrankaNazivFormated>
    <izvorni_sadrzaj>SADETOMA j.d.o.o.</izvorni_sadrzaj>
    <derivirana_varijabla naziv="DomainObject.Predmet.ProtustrankaNazivFormated_1">SADETOMA j.d.o.o.</derivirana_varijabla>
  </DomainObject.Predmet.ProtustrankaNazivFormated>
  <DomainObject.Predmet.ProtustrankaNazivFormatedOIB>
    <izvorni_sadrzaj>SADETOMA j.d.o.o., OIB 70851117794</izvorni_sadrzaj>
    <derivirana_varijabla naziv="DomainObject.Predmet.ProtustrankaNazivFormatedOIB_1">SADETOMA j.d.o.o., OIB 70851117794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SADETOMA j.d.o.o. zastupanog po punomoćniku SARA ŠOŠIĆ</item>
    </izvorni_sadrzaj>
    <derivirana_varijabla naziv="DomainObject.Predmet.ProtuStrankaListFormated_1">
      <item>SADETOMA j.d.o.o. zastupanog po punomoćniku SARA ŠOŠIĆ</item>
    </derivirana_varijabla>
  </DomainObject.Predmet.ProtuStrankaListFormated>
  <DomainObject.Predmet.ProtuStrankaListFormatedOIB>
    <izvorni_sadrzaj>
      <item>SADETOMA j.d.o.o., OIB 70851117794 zastupanog po punomoćniku SARA ŠOŠIĆ</item>
    </izvorni_sadrzaj>
    <derivirana_varijabla naziv="DomainObject.Predmet.ProtuStrankaListFormatedOIB_1">
      <item>SADETOMA j.d.o.o., OIB 70851117794 zastupanog po punomoćniku SARA ŠOŠIĆ</item>
    </derivirana_varijabla>
  </DomainObject.Predmet.ProtuStrankaListFormatedOIB>
  <DomainObject.Predmet.ProtuStrankaListFormatedWithAdress>
    <izvorni_sadrzaj>
      <item>SADETOMA j.d.o.o., Tina Ujevića 24, 10000 Zagreb zastupanog po punomoćniku SARA ŠOŠIĆ</item>
    </izvorni_sadrzaj>
    <derivirana_varijabla naziv="DomainObject.Predmet.ProtuStrankaListFormatedWithAdress_1">
      <item>SADETOMA j.d.o.o., Tina Ujevića 24, 10000 Zagreb zastupanog po punomoćniku SARA ŠOŠIĆ</item>
    </derivirana_varijabla>
  </DomainObject.Predmet.ProtuStrankaListFormatedWithAdress>
  <DomainObject.Predmet.ProtuStrankaListFormatedWithAdressOIB>
    <izvorni_sadrzaj>
      <item>SADETOMA j.d.o.o., OIB 70851117794, Tina Ujevića 24, 10000 Zagreb zastupanog po punomoćniku SARA ŠOŠIĆ</item>
    </izvorni_sadrzaj>
    <derivirana_varijabla naziv="DomainObject.Predmet.ProtuStrankaListFormatedWithAdressOIB_1">
      <item>SADETOMA j.d.o.o., OIB 70851117794, Tina Ujevića 24, 10000 Zagreb zastupanog po punomoćniku SARA ŠOŠIĆ</item>
    </derivirana_varijabla>
  </DomainObject.Predmet.ProtuStrankaListFormatedWithAdressOIB>
  <DomainObject.Predmet.ProtuStrankaListNazivFormated>
    <izvorni_sadrzaj>
      <item>SADETOMA j.d.o.o.</item>
    </izvorni_sadrzaj>
    <derivirana_varijabla naziv="DomainObject.Predmet.ProtuStrankaListNazivFormated_1">
      <item>SADETOMA j.d.o.o.</item>
    </derivirana_varijabla>
  </DomainObject.Predmet.ProtuStrankaListNazivFormated>
  <DomainObject.Predmet.ProtuStrankaListNazivFormatedOIB>
    <izvorni_sadrzaj>
      <item>SADETOMA j.d.o.o., OIB 70851117794</item>
    </izvorni_sadrzaj>
    <derivirana_varijabla naziv="DomainObject.Predmet.ProtuStrankaListNazivFormatedOIB_1">
      <item>SADETOMA j.d.o.o., OIB 70851117794</item>
    </derivirana_varijabla>
  </DomainObject.Predmet.ProtuStrankaListNazivFormatedOIB>
  <DomainObject.Predmet.OstaliListFormated>
    <izvorni_sadrzaj>
      <item>SARA ŠOŠIĆ punomoćnik sudionika u postupku SADETOMA j.d.o.o.</item>
    </izvorni_sadrzaj>
    <derivirana_varijabla naziv="DomainObject.Predmet.OstaliListFormated_1">
      <item>SARA ŠOŠIĆ punomoćnik sudionika u postupku SADETOMA j.d.o.o.</item>
    </derivirana_varijabla>
  </DomainObject.Predmet.OstaliListFormated>
  <DomainObject.Predmet.OstaliListFormatedOIB>
    <izvorni_sadrzaj>
      <item>SARA ŠOŠIĆ, OIB 08913191650 punomoćnik sudionika u postupku SADETOMA j.d.o.o.</item>
    </izvorni_sadrzaj>
    <derivirana_varijabla naziv="DomainObject.Predmet.OstaliListFormatedOIB_1">
      <item>SARA ŠOŠIĆ, OIB 08913191650 punomoćnik sudionika u postupku SADETOMA j.d.o.o.</item>
    </derivirana_varijabla>
  </DomainObject.Predmet.OstaliListFormatedOIB>
  <DomainObject.Predmet.OstaliListFormatedWithAdress>
    <izvorni_sadrzaj>
      <item>SARA ŠOŠIĆ, Ujevićeva ulica 24, 10000 Zagreb punomoćnik sudionika u postupku SADETOMA j.d.o.o.</item>
    </izvorni_sadrzaj>
    <derivirana_varijabla naziv="DomainObject.Predmet.OstaliListFormatedWithAdress_1">
      <item>SARA ŠOŠIĆ, Ujevićeva ulica 24, 10000 Zagreb punomoćnik sudionika u postupku SADETOMA j.d.o.o.</item>
    </derivirana_varijabla>
  </DomainObject.Predmet.OstaliListFormatedWithAdress>
  <DomainObject.Predmet.OstaliListFormatedWithAdressOIB>
    <izvorni_sadrzaj>
      <item>SARA ŠOŠIĆ, OIB 08913191650, Ujevićeva ulica 24, 10000 Zagreb punomoćnik sudionika u postupku SADETOMA j.d.o.o.</item>
    </izvorni_sadrzaj>
    <derivirana_varijabla naziv="DomainObject.Predmet.OstaliListFormatedWithAdressOIB_1">
      <item>SARA ŠOŠIĆ, OIB 08913191650, Ujevićeva ulica 24, 10000 Zagreb punomoćnik sudionika u postupku SADETOMA j.d.o.o.</item>
    </derivirana_varijabla>
  </DomainObject.Predmet.OstaliListFormatedWithAdressOIB>
  <DomainObject.Predmet.OstaliListNazivFormated>
    <izvorni_sadrzaj>
      <item>SARA ŠOŠIĆ</item>
    </izvorni_sadrzaj>
    <derivirana_varijabla naziv="DomainObject.Predmet.OstaliListNazivFormated_1">
      <item>SARA ŠOŠIĆ</item>
    </derivirana_varijabla>
  </DomainObject.Predmet.OstaliListNazivFormated>
  <DomainObject.Predmet.OstaliListNazivFormatedOIB>
    <izvorni_sadrzaj>
      <item>SARA ŠOŠIĆ, OIB 08913191650</item>
    </izvorni_sadrzaj>
    <derivirana_varijabla naziv="DomainObject.Predmet.OstaliListNazivFormatedOIB_1">
      <item>SARA ŠOŠIĆ, OIB 08913191650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SADETOMA j.d.o.o.</izvorni_sadrzaj>
    <derivirana_varijabla naziv="DomainObject.Predmet.ProtustrankaIDrugi_1">SADETOMA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SADETOMA j.d.o.o., OIB 70851117794, Tina Ujevića 24, 10000 Zagreb</izvorni_sadrzaj>
    <derivirana_varijabla naziv="DomainObject.Predmet.ProtustrankaIDrugiAdressOIB_1">SADETOMA j.d.o.o., OIB 70851117794, Tina Ujevića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SADETOMA j.d.o.o.</item>
      <item>SARA ŠOŠIĆ</item>
    </izvorni_sadrzaj>
    <derivirana_varijabla naziv="DomainObject.Predmet.SudioniciListNaziv_1">
      <item>FINA Regionalni centar Zagreb</item>
      <item>SADETOMA j.d.o.o.</item>
      <item>SARA ŠOŠIĆ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SADETOMA j.d.o.o., OIB 70851117794, Tina Ujevića 24,10000 Zagreb</item>
      <item>SARA ŠOŠIĆ, OIB 08913191650, Ujevićeva ulica 24,10000 Zagreb</item>
    </izvorni_sadrzaj>
    <derivirana_varijabla naziv="DomainObject.Predmet.SudioniciListAdressOIB_1">
      <item>FINA Regionalni centar Zagreb, OIB 85821130368, Trg svibanjskih žrtava 1995. 1,10000 Zagreb</item>
      <item>SADETOMA j.d.o.o., OIB 70851117794, Tina Ujevića 24,10000 Zagreb</item>
      <item>SARA ŠOŠIĆ, OIB 08913191650, Ujevićeva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70851117794</item>
      <item>, OIB 08913191650</item>
    </izvorni_sadrzaj>
    <derivirana_varijabla naziv="DomainObject.Predmet.SudioniciListNazivOIB_1">
      <item>, OIB 85821130368</item>
      <item>, OIB 70851117794</item>
      <item>, OIB 08913191650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02DDF-D37E-4457-B8FB-5EC53B419E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1931</properties:Characters>
  <properties:Lines>55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2017-05-26T10:03:00Z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2017-05-26T10:38:00Z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