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9159a9f" w14:paraId="9159a9f" w:rsidRDefault="00916A8C" w:rsidP="00010973" w:rsidR="00916A8C">
      <w:pPr>
        <w:jc w:val="right"/>
        <w15:collapsed w:val="false"/>
      </w:pPr>
      <w:r w:rsidRPr="001A4844">
        <w:t>Poslovni broj: 4. St-</w:t>
      </w:r>
      <w:r w:rsidR="00D017EA">
        <w:t>59</w:t>
      </w:r>
      <w:r>
        <w:t>/2018-</w:t>
      </w:r>
      <w:r w:rsidR="00D017EA">
        <w:t>14</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D017EA">
        <w:t>DONUM d.o.o., Blajburška ulica 37, Imotski, OIB: 48471478830</w:t>
      </w:r>
      <w:r w:rsidR="00916A8C">
        <w:t xml:space="preserve">, </w:t>
      </w:r>
      <w:r w:rsidR="00D017EA">
        <w:t>3. listopada</w:t>
      </w:r>
      <w:r w:rsidR="00916A8C">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D017EA">
        <w:t>DONUM d.o.o., Blajburška ulica 37, Imotski, OIB: 48471478830</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D017EA">
        <w:t>59</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D017EA" w:rsidP="00D017EA" w:rsidR="00D017EA">
      <w:pPr>
        <w:ind w:firstLine="708"/>
        <w:jc w:val="both"/>
      </w:pPr>
      <w:r>
        <w:t>Financijska agencija, Regionalni centar Split podnijela je ovom sudu 1. prosinca 2015. zahtjev za provedbu skraćenog stečajnog postupka nad DONUM d.o.o., Blajburška ulica 37, Imotski, OIB: 48471478830.</w:t>
      </w:r>
    </w:p>
    <w:p w:rsidRDefault="00D017EA" w:rsidP="00D017EA" w:rsidR="00D017EA">
      <w:pPr>
        <w:spacing w:before="200"/>
        <w:ind w:firstLine="708"/>
        <w:jc w:val="both"/>
      </w:pPr>
      <w:r>
        <w:t>U podnesenom zahtjevu navedeno je da dužnik na dan 1. rujna 2015., u Očevidniku redoslijeda osnova za plaćanje, ima evidentirane neizvršene osnove za plaćanje u neprekinutom razdoblju od 685 dana, u ukupnom iznosu od 64.294.88 kuna, kao i da prema podacima koji su dostavljeni od Hrvatskog zavoda za mirovinsko osiguranje, dužnik nema zaposlenih.</w:t>
      </w:r>
    </w:p>
    <w:p w:rsidRDefault="00D017EA" w:rsidP="00D017EA" w:rsidR="00D017EA">
      <w:pPr>
        <w:spacing w:before="200"/>
        <w:ind w:firstLine="709"/>
        <w:jc w:val="both"/>
      </w:pPr>
      <w:r>
        <w:t xml:space="preserve">Budući da su prema podacima iz podnesenog zahtjeva bile ispunjene pretpostavke iz članka 428. Stečajnog zakona (˝Narodne novine˝ broj 71/15 i 104/17;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w:t>
      </w:r>
      <w:r>
        <w:lastRenderedPageBreak/>
        <w:t>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D017EA" w:rsidP="00D017EA" w:rsidR="00D017EA">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DONUM d.o.o., Blajburška ulica 37, Imotski, OIB: 48471478830 </w:t>
      </w:r>
      <w:r w:rsidRPr="00E300CF">
        <w:t xml:space="preserve">na dan </w:t>
      </w:r>
      <w:r>
        <w:t>23. ožujka</w:t>
      </w:r>
      <w:r w:rsidRPr="00E300CF">
        <w:t xml:space="preserve"> 2016.</w:t>
      </w:r>
      <w:r>
        <w:t xml:space="preserve"> godine</w:t>
      </w:r>
      <w:r w:rsidRPr="00E300CF">
        <w:t xml:space="preserve"> iz kojeg proizlazi kako dužnik duguje iznos od </w:t>
      </w:r>
      <w:r>
        <w:t>96.299,27</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w:t>
      </w:r>
    </w:p>
    <w:p w:rsidRDefault="00D017EA" w:rsidP="00D017EA" w:rsidR="00D017EA">
      <w:pPr>
        <w:spacing w:before="200"/>
        <w:ind w:firstLine="709"/>
        <w:jc w:val="both"/>
      </w:pPr>
    </w:p>
    <w:p w:rsidRDefault="00D017EA" w:rsidP="00D017EA" w:rsidR="00D017EA">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4.St-2514/2015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017EA" w:rsidP="00D017EA" w:rsidR="00D017EA">
      <w:pPr>
        <w:ind w:firstLine="708"/>
        <w:jc w:val="both"/>
      </w:pPr>
    </w:p>
    <w:p w:rsidRDefault="00D017EA" w:rsidP="00D017EA" w:rsidR="00D017EA">
      <w:pPr>
        <w:ind w:firstLine="708"/>
        <w:jc w:val="both"/>
      </w:pPr>
      <w:r>
        <w:t>Po pravomoćnosti rješenja ovog suda o obustavi skraćenog stečajnog postupka</w:t>
      </w:r>
      <w:r w:rsidRPr="00BF1E80">
        <w:t xml:space="preserve"> </w:t>
      </w:r>
      <w:r>
        <w:t>od 17. siječnja 2017., ovaj predmet je zaveden po novi poslovni broj St-59/2018.</w:t>
      </w:r>
    </w:p>
    <w:p w:rsidRDefault="00EF5700" w:rsidP="00D017EA" w:rsidR="00EF5700">
      <w:pPr>
        <w:jc w:val="both"/>
      </w:pPr>
    </w:p>
    <w:p w:rsidRDefault="00010973" w:rsidP="00EF5700" w:rsidR="00EF5700">
      <w:pPr>
        <w:ind w:firstLine="708"/>
        <w:jc w:val="both"/>
      </w:pPr>
      <w:r>
        <w:t>R</w:t>
      </w:r>
      <w:r w:rsidR="00EF5700" w:rsidRPr="006A49A6">
        <w:t xml:space="preserve">ješenjem </w:t>
      </w:r>
      <w:r w:rsidR="00EF5700">
        <w:t>ovog suda</w:t>
      </w:r>
      <w:r w:rsidR="00D017EA">
        <w:t xml:space="preserve"> poslovni broj</w:t>
      </w:r>
      <w:r w:rsidR="00EF5700" w:rsidRPr="006A49A6">
        <w:t xml:space="preserve"> </w:t>
      </w:r>
      <w:r w:rsidR="00916A8C">
        <w:t>4</w:t>
      </w:r>
      <w:r w:rsidR="00EF5700" w:rsidRPr="006A49A6">
        <w:t>.St-</w:t>
      </w:r>
      <w:r w:rsidR="00D017EA">
        <w:t>59</w:t>
      </w:r>
      <w:r w:rsidR="00916A8C">
        <w:t>/2018</w:t>
      </w:r>
      <w:r w:rsidR="00EF5700" w:rsidRPr="006A49A6">
        <w:t xml:space="preserve"> od </w:t>
      </w:r>
      <w:r w:rsidR="00D017EA">
        <w:t>20.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D017EA" w:rsidR="008D3CAB">
      <w:pPr>
        <w:ind w:firstLine="708"/>
        <w:jc w:val="both"/>
        <w:rPr>
          <w:szCs w:val="24"/>
        </w:rPr>
      </w:pPr>
      <w:r w:rsidRPr="00B15C97">
        <w:t xml:space="preserve">Na ročištu održanom </w:t>
      </w:r>
      <w:r w:rsidR="00D017EA">
        <w:t>3. listopada</w:t>
      </w:r>
      <w:r>
        <w:t xml:space="preserve"> 2018.</w:t>
      </w:r>
      <w:r w:rsidRPr="00B15C97">
        <w:t xml:space="preserve"> zz dužnika </w:t>
      </w:r>
      <w:r w:rsidR="00D017EA">
        <w:rPr>
          <w:szCs w:val="24"/>
        </w:rPr>
        <w:t>Damir Budimir</w:t>
      </w:r>
      <w:r w:rsidRPr="00B15C97">
        <w:t xml:space="preserve"> se </w:t>
      </w:r>
      <w:r w:rsidR="00D017EA">
        <w:t>izjasnio</w:t>
      </w:r>
      <w:r>
        <w:t xml:space="preserve"> </w:t>
      </w:r>
      <w:r w:rsidRPr="00B15C97">
        <w:t xml:space="preserve">o prijedlogu za otvaranje stečajnog postupka nad </w:t>
      </w:r>
      <w:r>
        <w:t>dužnikom</w:t>
      </w:r>
      <w:r w:rsidRPr="00B15C97">
        <w:t xml:space="preserve">, te je </w:t>
      </w:r>
      <w:r w:rsidR="00D017EA">
        <w:t>izjavio</w:t>
      </w:r>
      <w:r w:rsidRPr="00B15C97">
        <w:t xml:space="preserve"> da </w:t>
      </w:r>
      <w:r>
        <w:t>se</w:t>
      </w:r>
      <w:r w:rsidRPr="00B15C97">
        <w:t xml:space="preserve"> navedeno</w:t>
      </w:r>
      <w:r>
        <w:t xml:space="preserve"> društvo </w:t>
      </w:r>
      <w:r>
        <w:rPr>
          <w:szCs w:val="24"/>
        </w:rPr>
        <w:t>bavilo</w:t>
      </w:r>
      <w:r w:rsidR="00D017EA">
        <w:rPr>
          <w:szCs w:val="24"/>
        </w:rPr>
        <w:t xml:space="preserve"> trgovinom namještaja te imalo je nekoliko zaposlenika. Oko 2000. je društvo osnovano, te je poslovalo do 2013. kada su nastali financijski problemi prvenstveno zbog velikih potraživanja koje je društvo ima prema drugima. Svoju djelatnost društvo je obavljalo u Imotskom. Jedno vrijeme društvo je imalo u Splitu salon namještaja. Od imovine društvo nema niti nekretnina niti pokretnina. Blokada iskazana na potvrdi FINE odnosi se na porez. Na upit punomoćnika vjerovnika RH, Ministarstva financija vezano za GFI za 2014., za 2013. i 2014. gdje su navedena potraživanja u iznosu od 1.200.000,00 kuna odnosno kasnije 1.100.000,00 kuna te ostala potraživanja u iznosu od 290.000,00 kuna može se li sjetiti tko su dužnikovi dužnici, zz dužnika je istaknuo da društvo ima potraživanje društvu Petrokov Dubrovniku koje je u stečaju te da je protiv istog pokrenut postupak te je naveo da su pokrenuti postupci protiv još nekih dužnikovih dužnika. U istim postupcima društvo je zastupao odvjetnik iz Imotskog.</w:t>
      </w:r>
    </w:p>
    <w:p w:rsidRDefault="00D017EA" w:rsidP="00D017EA" w:rsidR="00D017EA">
      <w:pPr>
        <w:ind w:firstLine="708"/>
        <w:jc w:val="both"/>
        <w:rPr>
          <w:szCs w:val="24"/>
        </w:rPr>
      </w:pPr>
    </w:p>
    <w:p w:rsidRDefault="00D017EA" w:rsidP="00D017EA" w:rsidR="008D3CAB" w:rsidRPr="00D017EA">
      <w:pPr>
        <w:ind w:firstLine="708"/>
        <w:jc w:val="both"/>
        <w:rPr>
          <w:szCs w:val="24"/>
        </w:rPr>
      </w:pPr>
      <w:r>
        <w:rPr>
          <w:szCs w:val="24"/>
        </w:rPr>
        <w:t>Na navedenom ročištu punomoćnik</w:t>
      </w:r>
      <w:r w:rsidR="008D3CAB">
        <w:rPr>
          <w:szCs w:val="24"/>
        </w:rPr>
        <w:t xml:space="preserve"> vjerovnika RH, Ministarstva financija je </w:t>
      </w:r>
      <w:r>
        <w:rPr>
          <w:szCs w:val="24"/>
        </w:rPr>
        <w:t>istaknuo</w:t>
      </w:r>
      <w:r w:rsidR="008D3CAB">
        <w:rPr>
          <w:szCs w:val="24"/>
        </w:rPr>
        <w:t xml:space="preserve"> da</w:t>
      </w:r>
      <w:r>
        <w:rPr>
          <w:szCs w:val="24"/>
        </w:rPr>
        <w:t xml:space="preserve"> sud pozove </w:t>
      </w:r>
      <w:r>
        <w:t>osobe koje imaju pravni interes za redovitim provođenjem stečajnog postupka nad dužnikom na uplatu predujma za namirenje troškova prethodnog i otvorenog stečajnog postupka</w:t>
      </w:r>
      <w:r>
        <w:rPr>
          <w:szCs w:val="24"/>
        </w:rPr>
        <w:t>.</w:t>
      </w:r>
    </w:p>
    <w:p w:rsidRDefault="008D3CAB" w:rsidP="00EF5700" w:rsidR="008D3CAB">
      <w:pPr>
        <w:ind w:firstLine="708"/>
        <w:jc w:val="both"/>
      </w:pPr>
    </w:p>
    <w:p w:rsidRDefault="00EF5700" w:rsidP="00EF5700" w:rsidR="00EF5700">
      <w:pPr>
        <w:ind w:firstLine="708"/>
        <w:jc w:val="both"/>
      </w:pPr>
      <w:r>
        <w:lastRenderedPageBreak/>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D017EA">
        <w:t>30</w:t>
      </w:r>
      <w:r>
        <w:t xml:space="preserve"> spisa) kojom se potvrđuje da dužnik na dan </w:t>
      </w:r>
      <w:r w:rsidR="00D017EA">
        <w:t>1.10</w:t>
      </w:r>
      <w:r>
        <w:t xml:space="preserve">.2018., u Očevidniku </w:t>
      </w:r>
      <w:r>
        <w:rPr>
          <w:szCs w:val="24"/>
        </w:rPr>
        <w:t xml:space="preserve">redoslijeda osnova za plaćanje, ima evidentirane neizvršne osnove za plaćanje u neprekinutom razdoblju od </w:t>
      </w:r>
      <w:r w:rsidR="00D017EA">
        <w:rPr>
          <w:szCs w:val="24"/>
        </w:rPr>
        <w:t>1810</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D017EA" w:rsidP="00EF5700" w:rsidR="00D017EA">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lastRenderedPageBreak/>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7E1799" w:rsidP="00EF5700" w:rsidR="00EF5700" w:rsidRPr="009C4FD6">
      <w:pPr>
        <w:jc w:val="center"/>
        <w:rPr>
          <w:szCs w:val="24"/>
        </w:rPr>
      </w:pPr>
      <w:r>
        <w:rPr>
          <w:szCs w:val="24"/>
        </w:rPr>
        <w:t>U Splitu, 3. listopada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EC6255" w:rsidP="00916A8C" w:rsidR="00EF5700">
      <w:pPr>
        <w:jc w:val="right"/>
      </w:pPr>
      <w:r>
        <w:t>Katarina Mikulić,v.r.</w:t>
      </w:r>
    </w:p>
    <w:p w:rsidRDefault="00EC6255" w:rsidP="0071700F" w:rsidR="00EC625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C6255" w:rsidP="0071700F" w:rsidR="00EC625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EC6255" w:rsidP="00916A8C" w:rsidR="00EC6255">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EC6255">
      <w:rPr>
        <w:noProof/>
      </w:rPr>
      <w:t>4</w:t>
    </w:r>
    <w:r>
      <w:fldChar w:fldCharType="end"/>
    </w:r>
    <w:r>
      <w:tab/>
      <w:t xml:space="preserve">   </w:t>
    </w:r>
    <w:r w:rsidR="00916A8C">
      <w:tab/>
    </w:r>
    <w:r w:rsidR="00916A8C">
      <w:tab/>
    </w:r>
    <w:r w:rsidR="00916A8C" w:rsidRPr="001A4844">
      <w:t>Poslovni broj: 4. St-</w:t>
    </w:r>
    <w:r w:rsidR="00D017EA">
      <w:t>59</w:t>
    </w:r>
    <w:r w:rsidR="00916A8C">
      <w:t>/2018-</w:t>
    </w:r>
    <w:r w:rsidR="00D017EA">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24181F"/>
    <w:rsid w:val="002C285B"/>
    <w:rsid w:val="003C2F22"/>
    <w:rsid w:val="00417EA6"/>
    <w:rsid w:val="005C45A2"/>
    <w:rsid w:val="0071519E"/>
    <w:rsid w:val="007E1799"/>
    <w:rsid w:val="007F7A84"/>
    <w:rsid w:val="00814EDB"/>
    <w:rsid w:val="00815142"/>
    <w:rsid w:val="00853B3E"/>
    <w:rsid w:val="008D3CAB"/>
    <w:rsid w:val="00916A8C"/>
    <w:rsid w:val="00981D37"/>
    <w:rsid w:val="00A51DE9"/>
    <w:rsid w:val="00B7506F"/>
    <w:rsid w:val="00D017EA"/>
    <w:rsid w:val="00D778AF"/>
    <w:rsid w:val="00D8632A"/>
    <w:rsid w:val="00DD0D50"/>
    <w:rsid w:val="00E73AA6"/>
    <w:rsid w:val="00EB6A52"/>
    <w:rsid w:val="00EC6255"/>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EC6255"/>
    <w:rPr>
      <w:color w:val="808080"/>
      <w:bdr w:space="0" w:sz="0" w:color="auto" w:val="none"/>
      <w:shd w:fill="auto" w:color="auto" w:val="clear"/>
    </w:rPr>
  </w:style>
  <w:style w:customStyle="true" w:styleId="eSPISCCParagraphDefaultFont" w:type="character">
    <w:name w:val="eSPIS_CC_Paragraph Default Font"/>
    <w:basedOn w:val="Zadanifontodlomka"/>
    <w:rsid w:val="00EC625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C625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C625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C6255"/>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EC625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EC6255"/>
    <w:rPr>
      <w:color w:val="808080"/>
      <w:bdr w:color="auto" w:space="0" w:sz="0" w:val="none"/>
      <w:shd w:color="auto" w:fill="auto" w:val="clear"/>
    </w:rPr>
  </w:style>
  <w:style w:customStyle="1" w:styleId="eSPISCCParagraphDefaultFont" w:type="character">
    <w:name w:val="eSPIS_CC_Paragraph Default Font"/>
    <w:basedOn w:val="Zadanifontodlomka"/>
    <w:rsid w:val="00EC625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C625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C625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C6255"/>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EC625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DONUM društvo s ograničenom odgovornošću za trgovinu i proizvodnju</izvorni_sadrzaj>
    <derivirana_varijabla naziv="DomainObject.Predmet.ProtustrankaFormated_1">  DONUM društvo s ograničenom odgovornošću za trgovinu i proizvodnju</derivirana_varijabla>
  </DomainObject.Predmet.ProtustrankaFormated>
  <DomainObject.Predmet.ProtustrankaFormatedOIB>
    <izvorni_sadrzaj>  DONUM društvo s ograničenom odgovornošću za trgovinu i proizvodnju, OIB 48471478830</izvorni_sadrzaj>
    <derivirana_varijabla naziv="DomainObject.Predmet.ProtustrankaFormatedOIB_1">  DONUM društvo s ograničenom odgovornošću za trgovinu i proizvodnju, OIB 48471478830</derivirana_varijabla>
  </DomainObject.Predmet.ProtustrankaFormatedOIB>
  <DomainObject.Predmet.ProtustrankaFormatedWithAdress>
    <izvorni_sadrzaj> DONUM društvo s ograničenom odgovornošću za trgovinu i proizvodnju, Blajburška Ulica 37, 21260 Imotski</izvorni_sadrzaj>
    <derivirana_varijabla naziv="DomainObject.Predmet.ProtustrankaFormatedWithAdress_1"> DONUM društvo s ograničenom odgovornošću za trgovinu i proizvodnju, Blajburška Ulica 37, 21260 Imotski</derivirana_varijabla>
  </DomainObject.Predmet.ProtustrankaFormatedWithAdress>
  <DomainObject.Predmet.ProtustrankaFormatedWithAdressOIB>
    <izvorni_sadrzaj> DONUM društvo s ograničenom odgovornošću za trgovinu i proizvodnju, OIB 48471478830, Blajburška Ulica 37, 21260 Imotski</izvorni_sadrzaj>
    <derivirana_varijabla naziv="DomainObject.Predmet.ProtustrankaFormatedWithAdressOIB_1"> DONUM društvo s ograničenom odgovornošću za trgovinu i proizvodnju, OIB 48471478830, Blajburška Ulica 37, 21260 Imotski</derivirana_varijabla>
  </DomainObject.Predmet.ProtustrankaFormatedWithAdressOIB>
  <DomainObject.Predmet.ProtustrankaWithAdress>
    <izvorni_sadrzaj>DONUM društvo s ograničenom odgovornošću za trgovinu i proizvodnju Blajburška Ulica 37, 21260 Imotski</izvorni_sadrzaj>
    <derivirana_varijabla naziv="DomainObject.Predmet.ProtustrankaWithAdress_1">DONUM društvo s ograničenom odgovornošću za trgovinu i proizvodnju Blajburška Ulica 37, 21260 Imotski</derivirana_varijabla>
  </DomainObject.Predmet.ProtustrankaWithAdress>
  <DomainObject.Predmet.ProtustrankaWithAdressOIB>
    <izvorni_sadrzaj>DONUM društvo s ograničenom odgovornošću za trgovinu i proizvodnju, OIB 48471478830, Blajburška Ulica 37, 21260 Imotski</izvorni_sadrzaj>
    <derivirana_varijabla naziv="DomainObject.Predmet.ProtustrankaWithAdressOIB_1">DONUM društvo s ograničenom odgovornošću za trgovinu i proizvodnju, OIB 48471478830, Blajburška Ulica 37, 21260 Imotski</derivirana_varijabla>
  </DomainObject.Predmet.ProtustrankaWithAdressOIB>
  <DomainObject.Predmet.ProtustrankaNazivFormated>
    <izvorni_sadrzaj>DONUM društvo s ograničenom odgovornošću za trgovinu i proizvodnju</izvorni_sadrzaj>
    <derivirana_varijabla naziv="DomainObject.Predmet.ProtustrankaNazivFormated_1">DONUM društvo s ograničenom odgovornošću za trgovinu i proizvodnju</derivirana_varijabla>
  </DomainObject.Predmet.ProtustrankaNazivFormated>
  <DomainObject.Predmet.ProtustrankaNazivFormatedOIB>
    <izvorni_sadrzaj>DONUM društvo s ograničenom odgovornošću za trgovinu i proizvodnju, OIB 48471478830</izvorni_sadrzaj>
    <derivirana_varijabla naziv="DomainObject.Predmet.ProtustrankaNazivFormatedOIB_1">DONUM društvo s ograničenom odgovornošću za trgovinu i proizvodnju, OIB 48471478830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DONUM društvo s ograničenom odgovornošću za trgovinu i proizvodnju</item>
    </izvorni_sadrzaj>
    <derivirana_varijabla naziv="DomainObject.Predmet.ProtuStrankaListFormated_1">
      <item>DONUM društvo s ograničenom odgovornošću za trgovinu i proizvodnju</item>
    </derivirana_varijabla>
  </DomainObject.Predmet.ProtuStrankaListFormated>
  <DomainObject.Predmet.ProtuStrankaListFormatedOIB>
    <izvorni_sadrzaj>
      <item>DONUM društvo s ograničenom odgovornošću za trgovinu i proizvodnju, OIB 48471478830</item>
    </izvorni_sadrzaj>
    <derivirana_varijabla naziv="DomainObject.Predmet.ProtuStrankaListFormatedOIB_1">
      <item>DONUM društvo s ograničenom odgovornošću za trgovinu i proizvodnju, OIB 48471478830</item>
    </derivirana_varijabla>
  </DomainObject.Predmet.ProtuStrankaListFormatedOIB>
  <DomainObject.Predmet.ProtuStrankaListFormatedWithAdress>
    <izvorni_sadrzaj>
      <item>DONUM društvo s ograničenom odgovornošću za trgovinu i proizvodnju, Blajburška Ulica 37, 21260 Imotski</item>
    </izvorni_sadrzaj>
    <derivirana_varijabla naziv="DomainObject.Predmet.ProtuStrankaListFormatedWithAdress_1">
      <item>DONUM društvo s ograničenom odgovornošću za trgovinu i proizvodnju, Blajburška Ulica 37, 21260 Imotski</item>
    </derivirana_varijabla>
  </DomainObject.Predmet.ProtuStrankaListFormatedWithAdress>
  <DomainObject.Predmet.ProtuStrankaListFormatedWithAdressOIB>
    <izvorni_sadrzaj>
      <item>DONUM društvo s ograničenom odgovornošću za trgovinu i proizvodnju, OIB 48471478830, Blajburška Ulica 37, 21260 Imotski</item>
    </izvorni_sadrzaj>
    <derivirana_varijabla naziv="DomainObject.Predmet.ProtuStrankaListFormatedWithAdressOIB_1">
      <item>DONUM društvo s ograničenom odgovornošću za trgovinu i proizvodnju, OIB 48471478830, Blajburška Ulica 37, 21260 Imotski</item>
    </derivirana_varijabla>
  </DomainObject.Predmet.ProtuStrankaListFormatedWithAdressOIB>
  <DomainObject.Predmet.ProtuStrankaListNazivFormated>
    <izvorni_sadrzaj>
      <item>DONUM društvo s ograničenom odgovornošću za trgovinu i proizvodnju</item>
    </izvorni_sadrzaj>
    <derivirana_varijabla naziv="DomainObject.Predmet.ProtuStrankaListNazivFormated_1">
      <item>DONUM društvo s ograničenom odgovornošću za trgovinu i proizvodnju</item>
    </derivirana_varijabla>
  </DomainObject.Predmet.ProtuStrankaListNazivFormated>
  <DomainObject.Predmet.ProtuStrankaListNazivFormatedOIB>
    <izvorni_sadrzaj>
      <item>DONUM društvo s ograničenom odgovornošću za trgovinu i proizvodnju, OIB 48471478830</item>
    </izvorni_sadrzaj>
    <derivirana_varijabla naziv="DomainObject.Predmet.ProtuStrankaListNazivFormatedOIB_1">
      <item>DONUM društvo s ograničenom odgovornošću za trgovinu i proizvodnju, OIB 48471478830</item>
    </derivirana_varijabla>
  </DomainObject.Predmet.ProtuStrankaListNazivFormatedOIB>
  <DomainObject.Predmet.OstaliListFormated>
    <izvorni_sadrzaj>
      <item>Županijsko državno odvjetništvo u Splitu punomoćnik sudionika u postupku Ministarstvo financija RH</item>
      <item>Damir Budimir</item>
    </izvorni_sadrzaj>
    <derivirana_varijabla naziv="DomainObject.Predmet.OstaliListFormated_1">
      <item>Županijsko državno odvjetništvo u Splitu punomoćnik sudionika u postupku Ministarstvo financija RH</item>
      <item>Damir Budimir</item>
    </derivirana_varijabla>
  </DomainObject.Predmet.OstaliListFormated>
  <DomainObject.Predmet.OstaliListFormatedOIB>
    <izvorni_sadrzaj>
      <item>Županijsko državno odvjetništvo u Splitu punomoćnik sudionika u postupku Ministarstvo financija RH</item>
      <item>Damir Budimir, OIB 56761339369</item>
    </izvorni_sadrzaj>
    <derivirana_varijabla naziv="DomainObject.Predmet.OstaliListFormatedOIB_1">
      <item>Županijsko državno odvjetništvo u Splitu punomoćnik sudionika u postupku Ministarstvo financija RH</item>
      <item>Damir Budimir, OIB 56761339369</item>
    </derivirana_varijabla>
  </DomainObject.Predmet.OstaliListFormatedOIB>
  <DomainObject.Predmet.OstaliListFormatedWithAdress>
    <izvorni_sadrzaj>
      <item>Županijsko državno odvjetništvo u Splitu, Gundulićeva 29a, 21000 Split punomoćnik sudionika u postupku Ministarstvo financija RH</item>
      <item>Damir Budimir, Ulica Andrije Žaje 60, 10000 Zagreb</item>
    </izvorni_sadrzaj>
    <derivirana_varijabla naziv="DomainObject.Predmet.OstaliListFormatedWithAdress_1">
      <item>Županijsko državno odvjetništvo u Splitu, Gundulićeva 29a, 21000 Split punomoćnik sudionika u postupku Ministarstvo financija RH</item>
      <item>Damir Budimir, Ulica Andrije Žaje 60, 10000 Zagreb</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Damir Budimir, OIB 56761339369, Ulica Andrije Žaje 60, 10000 Zagreb</item>
    </izvorni_sadrzaj>
    <derivirana_varijabla naziv="DomainObject.Predmet.OstaliListFormatedWithAdressOIB_1">
      <item>Županijsko državno odvjetništvo u Splitu, Gundulićeva 29a, 21000 Split punomoćnik sudionika u postupku Ministarstvo financija RH</item>
      <item>Damir Budimir, OIB 56761339369, Ulica Andrije Žaje 60, 10000 Zagreb</item>
    </derivirana_varijabla>
  </DomainObject.Predmet.OstaliListFormatedWithAdressOIB>
  <DomainObject.Predmet.OstaliListNazivFormated>
    <izvorni_sadrzaj>
      <item>Županijsko državno odvjetništvo u Splitu</item>
      <item>Damir Budimir</item>
    </izvorni_sadrzaj>
    <derivirana_varijabla naziv="DomainObject.Predmet.OstaliListNazivFormated_1">
      <item>Županijsko državno odvjetništvo u Splitu</item>
      <item>Damir Budimir</item>
    </derivirana_varijabla>
  </DomainObject.Predmet.OstaliListNazivFormated>
  <DomainObject.Predmet.OstaliListNazivFormatedOIB>
    <izvorni_sadrzaj>
      <item>Županijsko državno odvjetništvo u Splitu</item>
      <item>Damir Budimir, OIB 56761339369</item>
    </izvorni_sadrzaj>
    <derivirana_varijabla naziv="DomainObject.Predmet.OstaliListNazivFormatedOIB_1">
      <item>Županijsko državno odvjetništvo u Splitu</item>
      <item>Damir Budimir, OIB 56761339369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DONUM društvo s ograničenom odgovornošću za trgovinu i proizvodnju</izvorni_sadrzaj>
    <derivirana_varijabla naziv="DomainObject.Predmet.ProtustrankaIDrugi_1">DONUM društvo s ograničenom odgovornošću za trgovinu i proizvodnju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DONUM društvo s ograničenom odgovornošću za trgovinu i proizvodnju, OIB 48471478830, Blajburška Ulica 37, 21260 Imotski</izvorni_sadrzaj>
    <derivirana_varijabla naziv="DomainObject.Predmet.ProtustrankaIDrugiAdressOIB_1">DONUM društvo s ograničenom odgovornošću za trgovinu i proizvodnju, OIB 48471478830, Blajburška Ulica 37,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DONUM društvo s ograničenom odgovornošću za trgovinu i proizvodnju</item>
      <item>Ministarstvo financija RH</item>
      <item>Županijsko državno odvjetništvo u Splitu</item>
      <item>Damir Budimir</item>
    </izvorni_sadrzaj>
    <derivirana_varijabla naziv="DomainObject.Predmet.SudioniciListNaziv_1">
      <item>DONUM društvo s ograničenom odgovornošću za trgovinu i proizvodnju</item>
      <item>Ministarstvo financija RH</item>
      <item>Županijsko državno odvjetništvo u Splitu</item>
      <item>Damir Budimir</item>
    </derivirana_varijabla>
  </DomainObject.Predmet.SudioniciListNaziv>
  <DomainObject.Predmet.SudioniciListAdressOIB>
    <izvorni_sadrzaj>
      <item>DONUM društvo s ograničenom odgovornošću za trgovinu i proizvodnju, OIB 48471478830, Blajburška Ulica 37,21260 Imotski</item>
      <item>Ministarstvo financija RH, OIB 18683136487, Katančićeva 5,10000 Zagreb</item>
      <item>Županijsko državno odvjetništvo u Splitu, Gundulićeva 29a,21000 Split</item>
      <item>Damir Budimir, OIB 56761339369, Ulica Andrije Žaje 60,10000 Zagreb</item>
    </izvorni_sadrzaj>
    <derivirana_varijabla naziv="DomainObject.Predmet.SudioniciListAdressOIB_1">
      <item>DONUM društvo s ograničenom odgovornošću za trgovinu i proizvodnju, OIB 48471478830, Blajburška Ulica 37,21260 Imotski</item>
      <item>Ministarstvo financija RH, OIB 18683136487, Katančićeva 5,10000 Zagreb</item>
      <item>Županijsko državno odvjetništvo u Splitu, Gundulićeva 29a,21000 Split</item>
      <item>Damir Budimir, OIB 56761339369, Ulica Andrije Žaje 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48471478830</item>
      <item>, OIB 18683136487</item>
      <item>, OIB null</item>
      <item>, OIB 56761339369</item>
    </izvorni_sadrzaj>
    <derivirana_varijabla naziv="DomainObject.Predmet.SudioniciListNazivOIB_1">
      <item>, OIB 48471478830</item>
      <item>, OIB 18683136487</item>
      <item>, OIB null</item>
      <item>, OIB 56761339369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1499</properties:Words>
  <properties:Characters>8571</properties:Characters>
  <properties:Lines>162</properties:Lines>
  <properties:Paragraphs>34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2018-10-03T10:42:00Z</cp:lastPrinted>
  <dcterms:modified xmlns:xsi="http://www.w3.org/2001/XMLSchema-instance" xsi:type="dcterms:W3CDTF">2018-10-03T10:42:00Z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