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01be" w14:paraId="f8401be" w:rsidRDefault="00AE649C" w:rsidP="00747C64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747C6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47C64" w:rsidP="00747C64" w:rsidR="00747C64" w:rsidRPr="00747C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  <w:r w:rsidRPr="00747C64">
        <w:rPr>
          <w:rFonts w:cs="Times New Roman" w:eastAsia="Calibri"/>
        </w:rPr>
        <w:t>9 St-869/2015</w:t>
      </w:r>
    </w:p>
    <w:p w:rsidRDefault="00747C64" w:rsidP="00747C64" w:rsidR="00747C64" w:rsidRPr="00747C64">
      <w:pPr>
        <w:spacing w:after="0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rPr>
          <w:rFonts w:cs="Times New Roman" w:eastAsia="Calibri"/>
        </w:rPr>
      </w:pPr>
      <w:r w:rsidRPr="00747C64">
        <w:rPr>
          <w:rFonts w:cs="Times New Roman" w:eastAsia="Calibri"/>
        </w:rPr>
        <w:t>REPUBLIKA HRVATSKA</w:t>
      </w:r>
    </w:p>
    <w:p w:rsidRDefault="00747C64" w:rsidP="00747C64" w:rsidR="00747C64" w:rsidRPr="00747C64">
      <w:pPr>
        <w:spacing w:after="0"/>
        <w:rPr>
          <w:rFonts w:cs="Times New Roman" w:eastAsia="Calibri"/>
        </w:rPr>
      </w:pPr>
      <w:r w:rsidRPr="00747C64">
        <w:rPr>
          <w:rFonts w:cs="Times New Roman" w:eastAsia="Calibri"/>
        </w:rPr>
        <w:t>TRGOVAČKI SUD U ZADRU</w:t>
      </w:r>
    </w:p>
    <w:p w:rsidRDefault="00747C64" w:rsidP="00747C64" w:rsidR="00747C64" w:rsidRPr="00747C64">
      <w:pPr>
        <w:spacing w:after="0"/>
        <w:rPr>
          <w:rFonts w:cs="Times New Roman" w:eastAsia="Calibri"/>
        </w:rPr>
      </w:pPr>
      <w:r w:rsidRPr="00747C64">
        <w:rPr>
          <w:rFonts w:cs="Times New Roman" w:eastAsia="Calibri"/>
        </w:rPr>
        <w:t>STALNA SLUŽBA U ŠIBENIKU</w:t>
      </w:r>
    </w:p>
    <w:p w:rsidRDefault="00747C64" w:rsidP="00747C64" w:rsidR="00747C64" w:rsidRPr="00747C64">
      <w:pPr>
        <w:spacing w:after="0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>R E P U B L I K A  H R V A T S K A</w:t>
      </w: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>R J E Š E N J E</w:t>
      </w: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ab/>
        <w:t>Trgovački sud u Zadru, Stalna služba u Šibeniku, po stečajnom sucu Terezija Goreta, u postupku povodom zahtjeva FINA-e za provedbu skraćenog stečajnog postupka, a povodom prijedloga vjerovnika za otvaranje redovnog stečajnog postupka nad dužnikom TELEFON d.o.o. iz Knina, Josipa Kosora br. 4, OIB: 60472677029, dana 07. ožujka 2016. godine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>r i j e š i o  j e</w:t>
      </w:r>
    </w:p>
    <w:p w:rsidRDefault="00747C64" w:rsidP="00747C64" w:rsidR="00747C64" w:rsidRPr="00747C64">
      <w:pPr>
        <w:spacing w:after="0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ab/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1.</w:t>
      </w:r>
      <w:r w:rsidRPr="00747C64">
        <w:rPr>
          <w:rFonts w:cs="Times New Roman" w:eastAsia="Calibri"/>
        </w:rPr>
        <w:tab/>
        <w:t>Obustavlja se skraćeni stečajni postupak nad dužnikom TELEFON d.o.o. iz Knina, Josipa Kosora br. 4, OIB: 60472677029.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2.</w:t>
      </w:r>
      <w:r w:rsidRPr="00747C64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747C64" w:rsidP="00747C64" w:rsidR="00747C64" w:rsidRPr="00747C64">
      <w:pPr>
        <w:spacing w:after="0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>Obrazloženje</w:t>
      </w: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ab/>
      </w:r>
    </w:p>
    <w:p w:rsidRDefault="00747C64" w:rsidP="00747C64" w:rsidR="00747C64" w:rsidRPr="00747C64">
      <w:pPr>
        <w:spacing w:after="0"/>
        <w:ind w:firstLine="708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747C64">
        <w:rPr>
          <w:rFonts w:cs="Times New Roman" w:eastAsia="Calibri"/>
        </w:rPr>
        <w:t>prokazni</w:t>
      </w:r>
      <w:proofErr w:type="spellEnd"/>
      <w:r w:rsidRPr="00747C64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lastRenderedPageBreak/>
        <w:tab/>
        <w:t>Oglas navedenog sadržaja objavljen je na mrežnoj stanici e – oglasna ploča sudova dana 15. prosinca 2015. godine.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ab/>
        <w:t xml:space="preserve">Obzirom da je u ostavljenom roku vjerovnik, RH Ministarstvo financija, podnio prijedlog za otvaranje redovnog stečajnog postupka nad dužnikom, te uz prijedlog dostavio 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 xml:space="preserve">                                                               -2-                                        9 St-869/2015</w:t>
      </w: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ind w:left="4605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>U Šibeniku, 07. ožujka 2016. godine</w:t>
      </w: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  <w:r w:rsidRPr="00747C64">
        <w:rPr>
          <w:rFonts w:cs="Times New Roman" w:eastAsia="Calibri"/>
        </w:rPr>
        <w:t>STEČAJNI SUDAC</w:t>
      </w: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center"/>
        <w:rPr>
          <w:rFonts w:cs="Times New Roman" w:eastAsia="Calibri"/>
        </w:rPr>
      </w:pPr>
      <w:r w:rsidRPr="00747C64">
        <w:rPr>
          <w:rFonts w:cs="Times New Roman" w:eastAsia="Calibri"/>
        </w:rPr>
        <w:t xml:space="preserve">                                                                                                              Terezija Goreta, v.r.</w:t>
      </w: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POUKA O PRAVNOM LIJEKU: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Dn-a: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FINA-i</w:t>
      </w:r>
    </w:p>
    <w:p w:rsidRDefault="00747C64" w:rsidP="00747C64" w:rsidR="00747C64" w:rsidRPr="00747C6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dužniku</w:t>
      </w:r>
    </w:p>
    <w:p w:rsidRDefault="00747C64" w:rsidP="00747C64" w:rsidR="00747C64" w:rsidRPr="00747C6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predlagatelju (ŽDO Šibenik)</w:t>
      </w:r>
    </w:p>
    <w:p w:rsidRDefault="00747C64" w:rsidP="00747C64" w:rsidR="00747C64" w:rsidRPr="00747C6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747C64">
        <w:rPr>
          <w:rFonts w:cs="Times New Roman" w:eastAsia="Calibri"/>
        </w:rPr>
        <w:t>e – oglasna ploča</w:t>
      </w: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both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after="0"/>
        <w:jc w:val="right"/>
        <w:rPr>
          <w:rFonts w:cs="Times New Roman" w:eastAsia="Calibri"/>
        </w:rPr>
      </w:pPr>
    </w:p>
    <w:p w:rsidRDefault="00747C64" w:rsidP="00747C64" w:rsidR="00747C64" w:rsidRPr="00747C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47C64" w:rsidP="00747C64" w:rsidR="00747C64" w:rsidRPr="00747C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47C64" w:rsidP="00747C64" w:rsidR="00747C64" w:rsidRPr="00747C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47C64" w:rsidP="00747C64" w:rsidR="00747C64" w:rsidRPr="00747C64">
      <w:pPr>
        <w:spacing w:lineRule="auto" w:line="276" w:after="200"/>
        <w:jc w:val="right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C64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38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St-869/2015-6</izvorni_sadrzaj>
    <derivirana_varijabla naziv="DomainObject.Oznaka_1">St-869/2015-6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St-869/2015-6</izvorni_sadrzaj>
    <derivirana_varijabla naziv="DomainObject.PoslovniBrojDokumenta_1">St-869/2015-6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TELEFON d.o.o. za proizvodnju, trgovinu, zastupanje, usluge i turizam</item>
    </izvorni_sadrzaj>
    <derivirana_varijabla naziv="DomainObject.Predmet.SudioniciListNaziv_1">
      <item>FINA - Podružnica Šibenik</item>
      <item>TELEFON d.o.o. za proizvodnju, trgovinu, zastupanje, usluge i turizam</item>
    </derivirana_varijabla>
  </DomainObject.Predmet.SudioniciListNaziv>
  <DomainObject.Predmet.SudioniciListAdressOIB>
    <izvorni_sadrzaj>
      <item>FINA - Podružnica Šibenik, OIB 85821130368, Perivoj L. Marune 1,22000 Šibenik</item>
      <item>TELEFON d.o.o. za proizvodnju, trgovinu, zastupanje, usluge i turizam, OIB 60472677029, Josipa Kosora br. 4,22300 Knin</item>
    </izvorni_sadrzaj>
    <derivirana_varijabla naziv="DomainObject.Predmet.SudioniciListAdressOIB_1">
      <item>FINA - Podružnica Šibenik, OIB 85821130368, Perivoj L. Marune 1,22000 Šibenik</item>
      <item>TELEFON d.o.o. za proizvodnju, trgovinu, zastupanje, usluge i turizam, OIB 60472677029, Josipa Kosora br.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2E6AB-149F-4555-9F9F-DEFBB6240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371</properties:Words>
  <properties:Characters>1959</properties:Characters>
  <properties:Lines>96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2016-03-07T12:57:00Z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St-869/2015-6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