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eab6" w14:paraId="866eab6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852727" w:rsidRPr="0077740D">
        <w:rPr>
          <w:rFonts w:hAnsi="Times New Roman" w:ascii="Times New Roman"/>
          <w:szCs w:val="24"/>
          <w:lang w:val="hr-HR"/>
        </w:rPr>
        <w:t xml:space="preserve"> Porezna uprava Područni ured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5820AB" w:rsidRP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8D3418">
        <w:rPr>
          <w:rFonts w:hAnsi="Times New Roman" w:ascii="Times New Roman"/>
          <w:szCs w:val="24"/>
          <w:lang w:val="hr-HR"/>
        </w:rPr>
        <w:t>, Braniteljska poljoprivredna zadruga RUJAN Nova Gradiška, Božjakovina (Općina Brckovljani), Domaćinska 3, OIB: 30629986611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233502" w:rsidP="00B21C9A" w:rsidR="00233502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D3418">
        <w:rPr>
          <w:rFonts w:hAnsi="Times New Roman" w:ascii="Times New Roman"/>
          <w:szCs w:val="24"/>
        </w:rPr>
        <w:t>Braniteljska poljoprivredna zadruga RUJAN Nova Gradiška, Božjakovina (Općina Brckovljani), Domaćinska 3, OIB: 30629986611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8D3418">
        <w:rPr>
          <w:rFonts w:hAnsi="Times New Roman" w:ascii="Times New Roman"/>
          <w:szCs w:val="24"/>
        </w:rPr>
        <w:t>050048200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233502">
        <w:rPr>
          <w:rFonts w:hAnsi="Times New Roman" w:ascii="Times New Roman"/>
          <w:szCs w:val="24"/>
        </w:rPr>
        <w:t>28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8D3418">
        <w:rPr>
          <w:rFonts w:hAnsi="Times New Roman" w:ascii="Times New Roman"/>
          <w:szCs w:val="24"/>
        </w:rPr>
        <w:t>14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8D3418">
        <w:rPr>
          <w:rFonts w:hAnsi="Times New Roman" w:ascii="Times New Roman"/>
          <w:szCs w:val="24"/>
        </w:rPr>
        <w:t>45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8D3418">
        <w:rPr>
          <w:rFonts w:hAnsi="Times New Roman" w:ascii="Times New Roman"/>
          <w:szCs w:val="24"/>
        </w:rPr>
        <w:t>IVICA BOLTUŽIĆ iz Zagreba, Jordanovac 113, OIB: 24281705494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8D3418">
        <w:rPr>
          <w:rFonts w:hAnsi="Times New Roman" w:ascii="Times New Roman"/>
          <w:szCs w:val="24"/>
          <w:lang w:val="hr-HR"/>
        </w:rPr>
        <w:t>Braniteljska poljoprivredna zadruga RUJAN Nova Gradiška, Božjakovina (Općina Brckovljani), Domaćinska 3, OIB: 30629986611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8D3418">
        <w:rPr>
          <w:rFonts w:hAnsi="Times New Roman" w:ascii="Times New Roman"/>
          <w:szCs w:val="24"/>
        </w:rPr>
        <w:t>050048200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77740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="00653B56" w:rsidRPr="00925E1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925E1B">
        <w:rPr>
          <w:rFonts w:hAnsi="Times New Roman" w:ascii="Times New Roman"/>
          <w:szCs w:val="24"/>
          <w:lang w:val="hr-HR"/>
        </w:rPr>
        <w:t xml:space="preserve">a dužnik </w:t>
      </w:r>
      <w:r w:rsidR="008D3418">
        <w:rPr>
          <w:rFonts w:hAnsi="Times New Roman" w:ascii="Times New Roman"/>
          <w:szCs w:val="24"/>
          <w:lang w:val="hr-HR"/>
        </w:rPr>
        <w:t>Braniteljska poljoprivredna zadruga RUJAN Nova Gradiška, Božjakovina (Općina Brckovljani), Domaćinska 3, OIB: 30629986611,</w:t>
      </w:r>
      <w:r w:rsidR="00264E47">
        <w:rPr>
          <w:rFonts w:hAnsi="Times New Roman" w:ascii="Times New Roman"/>
          <w:szCs w:val="24"/>
          <w:lang w:val="hr-HR"/>
        </w:rPr>
        <w:t xml:space="preserve"> </w:t>
      </w:r>
      <w:r w:rsidR="006C3103" w:rsidRPr="00925E1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925E1B">
        <w:rPr>
          <w:rFonts w:hAnsi="Times New Roman" w:ascii="Times New Roman"/>
          <w:szCs w:val="24"/>
          <w:lang w:val="hr-HR"/>
        </w:rPr>
        <w:t>s</w:t>
      </w:r>
      <w:r w:rsidR="006C3103" w:rsidRPr="00925E1B">
        <w:rPr>
          <w:rFonts w:hAnsi="Times New Roman" w:ascii="Times New Roman"/>
          <w:szCs w:val="24"/>
          <w:lang w:val="hr-HR"/>
        </w:rPr>
        <w:t>tra.</w:t>
      </w:r>
    </w:p>
    <w:p w:rsidRDefault="006C3103" w:rsidP="00B21C9A" w:rsidR="006C3103" w:rsidRPr="0077740D">
      <w:pPr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lastRenderedPageBreak/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8D3418">
        <w:rPr>
          <w:rFonts w:hAnsi="Times New Roman" w:ascii="Times New Roman"/>
          <w:szCs w:val="24"/>
          <w:lang w:val="hr-HR"/>
        </w:rPr>
        <w:t>789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8D3418">
        <w:rPr>
          <w:rFonts w:hAnsi="Times New Roman" w:ascii="Times New Roman"/>
          <w:szCs w:val="24"/>
          <w:lang w:val="hr-HR"/>
        </w:rPr>
        <w:t>5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8D3418">
        <w:rPr>
          <w:rFonts w:hAnsi="Times New Roman" w:ascii="Times New Roman"/>
          <w:szCs w:val="24"/>
          <w:lang w:val="hr-HR"/>
        </w:rPr>
        <w:t>Braniteljska poljoprivredna zadruga RUJAN Nova Gradiška, na sjedište zadruge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8D3418">
        <w:rPr>
          <w:rFonts w:hAnsi="Times New Roman" w:ascii="Times New Roman"/>
          <w:szCs w:val="24"/>
          <w:lang w:val="hr-HR"/>
        </w:rPr>
        <w:t>Ivica Boltužić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6307DD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8D3418">
      <w:rPr>
        <w:rFonts w:hAnsi="Times New Roman" w:ascii="Times New Roman"/>
        <w:szCs w:val="24"/>
        <w:lang w:val="hr-HR"/>
      </w:rPr>
      <w:t>789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8D3418">
      <w:rPr>
        <w:rFonts w:hAnsi="Times New Roman" w:ascii="Times New Roman"/>
        <w:sz w:val="20"/>
        <w:szCs w:val="24"/>
        <w:lang w:val="hr-HR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8D3418">
      <w:rPr>
        <w:rFonts w:hAnsi="Times New Roman" w:ascii="Times New Roman"/>
        <w:szCs w:val="24"/>
        <w:lang w:val="hr-HR"/>
      </w:rPr>
      <w:t>789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8D3418">
      <w:rPr>
        <w:rFonts w:hAnsi="Times New Roman" w:ascii="Times New Roman"/>
        <w:sz w:val="20"/>
        <w:szCs w:val="24"/>
        <w:lang w:val="hr-HR"/>
      </w:rPr>
      <w:t>9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B609B"/>
    <w:rsid w:val="000E5094"/>
    <w:rsid w:val="00104118"/>
    <w:rsid w:val="0010619E"/>
    <w:rsid w:val="0011087D"/>
    <w:rsid w:val="00112B50"/>
    <w:rsid w:val="0016681D"/>
    <w:rsid w:val="00182088"/>
    <w:rsid w:val="001929F0"/>
    <w:rsid w:val="001A0CEB"/>
    <w:rsid w:val="001B10A6"/>
    <w:rsid w:val="001B26AE"/>
    <w:rsid w:val="00233502"/>
    <w:rsid w:val="00264E47"/>
    <w:rsid w:val="00285460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07DD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D30BA"/>
    <w:rsid w:val="00852727"/>
    <w:rsid w:val="00857BC7"/>
    <w:rsid w:val="008D222A"/>
    <w:rsid w:val="008D3418"/>
    <w:rsid w:val="00925E1B"/>
    <w:rsid w:val="00955695"/>
    <w:rsid w:val="00997BA9"/>
    <w:rsid w:val="009B63AF"/>
    <w:rsid w:val="009C793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F2939"/>
    <w:rsid w:val="00D021BB"/>
    <w:rsid w:val="00D7574F"/>
    <w:rsid w:val="00E11A29"/>
    <w:rsid w:val="00E3623F"/>
    <w:rsid w:val="00E92B8E"/>
    <w:rsid w:val="00ED2056"/>
    <w:rsid w:val="00EE3B54"/>
    <w:rsid w:val="00EE5750"/>
    <w:rsid w:val="00F62A72"/>
    <w:rsid w:val="00F66E61"/>
    <w:rsid w:val="00F95BFC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6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E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E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E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E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6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E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E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E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E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St-789/2014-9</izvorni_sadrzaj>
    <derivirana_varijabla naziv="DomainObject.Oznaka_1">St-789/2014-9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2014.</izvorni_sadrzaj>
    <derivirana_varijabla naziv="DomainObject.Predmet.DatumOsnivanja_1">17.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St-789/2014</izvorni_sadrzaj>
    <derivirana_varijabla naziv="DomainObject.Predmet.OznakaBroj_1">St-789/2014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RUJAN Nova Gradiška</izvorni_sadrzaj>
    <derivirana_varijabla naziv="DomainObject.Predmet.ProtustrankaFormated_1">  Braniteljska poljoprivredna zadruga RUJAN Nova Gradiška</derivirana_varijabla>
  </DomainObject.Predmet.ProtustrankaFormated>
  <DomainObject.Predmet.ProtustrankaFormatedOIB>
    <izvorni_sadrzaj>  Braniteljska poljoprivredna zadruga RUJAN Nova Gradiška, OIB 30629986611</izvorni_sadrzaj>
    <derivirana_varijabla naziv="DomainObject.Predmet.ProtustrankaFormatedOIB_1">  Braniteljska poljoprivredna zadruga RUJAN Nova Gradiška, OIB 30629986611</derivirana_varijabla>
  </DomainObject.Predmet.ProtustrankaFormatedOIB>
  <DomainObject.Predmet.ProtustrankaFormatedWithAdress>
    <izvorni_sadrzaj> Braniteljska poljoprivredna zadruga RUJAN Nova Gradiška, Domaćinska 3, 10370 Božjakovina</izvorni_sadrzaj>
    <derivirana_varijabla naziv="DomainObject.Predmet.ProtustrankaFormatedWithAdress_1"> Braniteljska poljoprivredna zadruga RUJAN Nova Gradiška, Domaćinska 3, 10370 Božjakovina</derivirana_varijabla>
  </DomainObject.Predmet.ProtustrankaFormatedWithAdress>
  <DomainObject.Predmet.ProtustrankaFormatedWithAdressOIB>
    <izvorni_sadrzaj> Braniteljska poljoprivredna zadruga RUJAN Nova Gradiška, OIB 30629986611, Domaćinska 3, 10370 Božjakovina</izvorni_sadrzaj>
    <derivirana_varijabla naziv="DomainObject.Predmet.ProtustrankaFormatedWithAdressOIB_1"> Braniteljska poljoprivredna zadruga RUJAN Nova Gradiška, OIB 30629986611, Domaćinska 3, 10370 Božjakovina</derivirana_varijabla>
  </DomainObject.Predmet.ProtustrankaFormatedWithAdressOIB>
  <DomainObject.Predmet.ProtustrankaWithAdress>
    <izvorni_sadrzaj>Braniteljska poljoprivredna zadruga RUJAN Nova Gradiška Domaćinska 3, 10370 Božjakovina</izvorni_sadrzaj>
    <derivirana_varijabla naziv="DomainObject.Predmet.ProtustrankaWithAdress_1">Braniteljska poljoprivredna zadruga RUJAN Nova Gradiška Domaćinska 3, 10370 Božjakovina</derivirana_varijabla>
  </DomainObject.Predmet.ProtustrankaWithAdress>
  <DomainObject.Predmet.ProtustrankaWithAdressOIB>
    <izvorni_sadrzaj>Braniteljska poljoprivredna zadruga RUJAN Nova Gradiška, OIB 30629986611, Domaćinska 3, 10370 Božjakovina</izvorni_sadrzaj>
    <derivirana_varijabla naziv="DomainObject.Predmet.ProtustrankaWithAdressOIB_1">Braniteljska poljoprivredna zadruga RUJAN Nova Gradiška, OIB 30629986611, Domaćinska 3, 10370 Božjakovina</derivirana_varijabla>
  </DomainObject.Predmet.ProtustrankaWithAdressOIB>
  <DomainObject.Predmet.ProtustrankaNazivFormated>
    <izvorni_sadrzaj>Braniteljska poljoprivredna zadruga RUJAN Nova Gradiška</izvorni_sadrzaj>
    <derivirana_varijabla naziv="DomainObject.Predmet.ProtustrankaNazivFormated_1">Braniteljska poljoprivredna zadruga RUJAN Nova Gradiška</derivirana_varijabla>
  </DomainObject.Predmet.ProtustrankaNazivFormated>
  <DomainObject.Predmet.ProtustrankaNazivFormatedOIB>
    <izvorni_sadrzaj>Braniteljska poljoprivredna zadruga RUJAN Nova Gradiška, OIB 30629986611</izvorni_sadrzaj>
    <derivirana_varijabla naziv="DomainObject.Predmet.ProtustrankaNazivFormatedOIB_1">Braniteljska poljoprivredna zadruga RUJAN Nova Gradiška, OIB 30629986611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Braniteljska poljoprivredna zadruga RUJAN Nova Gradiška</item>
    </izvorni_sadrzaj>
    <derivirana_varijabla naziv="DomainObject.Predmet.ProtuStrankaListFormated_1">
      <item>Braniteljska poljoprivredna zadruga RUJAN Nova Gradiška</item>
    </derivirana_varijabla>
  </DomainObject.Predmet.ProtuStrankaListFormated>
  <DomainObject.Predmet.ProtuStrankaListFormatedOIB>
    <izvorni_sadrzaj>
      <item>Braniteljska poljoprivredna zadruga RUJAN Nova Gradiška, OIB 30629986611</item>
    </izvorni_sadrzaj>
    <derivirana_varijabla naziv="DomainObject.Predmet.ProtuStrankaListFormatedOIB_1">
      <item>Braniteljska poljoprivredna zadruga RUJAN Nova Gradiška, OIB 30629986611</item>
    </derivirana_varijabla>
  </DomainObject.Predmet.ProtuStrankaListFormatedOIB>
  <DomainObject.Predmet.ProtuStrankaListFormatedWithAdress>
    <izvorni_sadrzaj>
      <item>Braniteljska poljoprivredna zadruga RUJAN Nova Gradiška, Domaćinska 3, 10370 Božjakovina</item>
    </izvorni_sadrzaj>
    <derivirana_varijabla naziv="DomainObject.Predmet.ProtuStrankaListFormatedWithAdress_1">
      <item>Braniteljska poljoprivredna zadruga RUJAN Nova Gradiška, Domaćinska 3, 10370 Božjakovina</item>
    </derivirana_varijabla>
  </DomainObject.Predmet.ProtuStrankaListFormatedWithAdress>
  <DomainObject.Predmet.ProtuStrankaListFormatedWithAdressOIB>
    <izvorni_sadrzaj>
      <item>Braniteljska poljoprivredna zadruga RUJAN Nova Gradiška, OIB 30629986611, Domaćinska 3, 10370 Božjakovina</item>
    </izvorni_sadrzaj>
    <derivirana_varijabla naziv="DomainObject.Predmet.ProtuStrankaListFormatedWithAdressOIB_1">
      <item>Braniteljska poljoprivredna zadruga RUJAN Nova Gradiška, OIB 30629986611, Domaćinska 3, 10370 Božjakovina</item>
    </derivirana_varijabla>
  </DomainObject.Predmet.ProtuStrankaListFormatedWithAdressOIB>
  <DomainObject.Predmet.ProtuStrankaListNazivFormated>
    <izvorni_sadrzaj>
      <item>Braniteljska poljoprivredna zadruga RUJAN Nova Gradiška</item>
    </izvorni_sadrzaj>
    <derivirana_varijabla naziv="DomainObject.Predmet.ProtuStrankaListNazivFormated_1">
      <item>Braniteljska poljoprivredna zadruga RUJAN Nova Gradiška</item>
    </derivirana_varijabla>
  </DomainObject.Predmet.ProtuStrankaListNazivFormated>
  <DomainObject.Predmet.ProtuStrankaListNazivFormatedOIB>
    <izvorni_sadrzaj>
      <item>Braniteljska poljoprivredna zadruga RUJAN Nova Gradiška, OIB 30629986611</item>
    </izvorni_sadrzaj>
    <derivirana_varijabla naziv="DomainObject.Predmet.ProtuStrankaListNazivFormatedOIB_1">
      <item>Braniteljska poljoprivredna zadruga RUJAN Nova Gradiška, OIB 30629986611</item>
    </derivirana_varijabla>
  </DomainObject.Predmet.ProtuStrankaListNazivFormatedOIB>
  <DomainObject.Predmet.OstaliListFormated>
    <izvorni_sadrzaj>
      <item>Ljuboslav Vonić</item>
      <item>Ivica Boltužić</item>
    </izvorni_sadrzaj>
    <derivirana_varijabla naziv="DomainObject.Predmet.OstaliListFormated_1">
      <item>Ljuboslav Vonić</item>
      <item>Ivica Boltužić</item>
    </derivirana_varijabla>
  </DomainObject.Predmet.OstaliListFormated>
  <DomainObject.Predmet.OstaliListFormatedOIB>
    <izvorni_sadrzaj>
      <item>Ljuboslav Vonić, OIB 72732238839</item>
      <item>Ivica Boltužić, OIB 24281705494</item>
    </izvorni_sadrzaj>
    <derivirana_varijabla naziv="DomainObject.Predmet.OstaliListFormatedOIB_1">
      <item>Ljuboslav Vonić, OIB 72732238839</item>
      <item>Ivica Boltužić, OIB 24281705494</item>
    </derivirana_varijabla>
  </DomainObject.Predmet.OstaliListFormatedOIB>
  <DomainObject.Predmet.OstaliListFormatedWithAdress>
    <izvorni_sadrzaj>
      <item>Ljuboslav Vonić, Kovačevac 34, 35400 Kovačevac</item>
      <item>Ivica Boltužić, Jordanovac 113, 10000 Zagreb</item>
    </izvorni_sadrzaj>
    <derivirana_varijabla naziv="DomainObject.Predmet.OstaliListFormatedWithAdress_1">
      <item>Ljuboslav Vonić, Kovačevac 34, 35400 Kovačevac</item>
      <item>Ivica Boltužić, Jordanovac 113, 10000 Zagreb</item>
    </derivirana_varijabla>
  </DomainObject.Predmet.OstaliListFormatedWithAdress>
  <DomainObject.Predmet.OstaliListFormatedWithAdressOIB>
    <izvorni_sadrzaj>
      <item>Ljuboslav Vonić, OIB 72732238839, Kovačevac 34, 35400 Kovačevac</item>
      <item>Ivica Boltužić, OIB 24281705494, Jordanovac 113, 10000 Zagreb</item>
    </izvorni_sadrzaj>
    <derivirana_varijabla naziv="DomainObject.Predmet.OstaliListFormatedWithAdressOIB_1">
      <item>Ljuboslav Vonić, OIB 72732238839, Kovačevac 34, 35400 Kovačevac</item>
      <item>Ivica Boltužić, OIB 24281705494, Jordanovac 113, 10000 Zagreb</item>
    </derivirana_varijabla>
  </DomainObject.Predmet.OstaliListFormatedWithAdressOIB>
  <DomainObject.Predmet.OstaliListNazivFormated>
    <izvorni_sadrzaj>
      <item>Ljuboslav Vonić</item>
      <item>Ivica Boltužić</item>
    </izvorni_sadrzaj>
    <derivirana_varijabla naziv="DomainObject.Predmet.OstaliListNazivFormated_1">
      <item>Ljuboslav Vonić</item>
      <item>Ivica Boltužić</item>
    </derivirana_varijabla>
  </DomainObject.Predmet.OstaliListNazivFormated>
  <DomainObject.Predmet.OstaliListNazivFormatedOIB>
    <izvorni_sadrzaj>
      <item>Ljuboslav Vonić, OIB 72732238839</item>
      <item>Ivica Boltužić, OIB 24281705494</item>
    </izvorni_sadrzaj>
    <derivirana_varijabla naziv="DomainObject.Predmet.OstaliListNazivFormatedOIB_1">
      <item>Ljuboslav Vonić, OIB 72732238839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St-789/2014-9</izvorni_sadrzaj>
    <derivirana_varijabla naziv="DomainObject.PoslovniBrojDokumenta_1">St-789/2014-9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Braniteljska poljoprivredna zadruga RUJAN Nova Gradiška</izvorni_sadrzaj>
    <derivirana_varijabla naziv="DomainObject.Predmet.ProtustrankaIDrugi_1">Braniteljska poljoprivredna zadruga RUJAN Nova Gradiška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Braniteljska poljoprivredna zadruga RUJAN Nova Gradiška, OIB 30629986611, Domaćinska 3, 10370 Božjakovina</izvorni_sadrzaj>
    <derivirana_varijabla naziv="DomainObject.Predmet.ProtustrankaIDrugiAdressOIB_1">Braniteljska poljoprivredna zadruga RUJAN Nova Gradiška, OIB 30629986611, Domaćinska 3,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RUJAN Nova Gradiška</item>
      <item>MINISTARSTVO FINANCIJA-POREZNA UPRAVA</item>
      <item>Ljuboslav Vonić</item>
      <item>Ivica Boltužić</item>
    </izvorni_sadrzaj>
    <derivirana_varijabla naziv="DomainObject.Predmet.SudioniciListNaziv_1">
      <item>Braniteljska poljoprivredna zadruga RUJAN Nova Gradiška</item>
      <item>MINISTARSTVO FINANCIJA-POREZNA UPRAVA</item>
      <item>Ljuboslav Vonić</item>
      <item>Ivica Boltužić</item>
    </derivirana_varijabla>
  </DomainObject.Predmet.SudioniciListNaziv>
  <DomainObject.Predmet.SudioniciListAdressOIB>
    <izvorni_sadrzaj>
      <item>Braniteljska poljoprivredna zadruga RUJAN Nova Gradiška, OIB 30629986611, Domaćinska 3,10370 Božjakovina</item>
      <item>MINISTARSTVO FINANCIJA-POREZNA UPRAVA, OIB 18683136487, Albrechtova 42,10000 Zagreb</item>
      <item>Ljuboslav Vonić, OIB 72732238839, Kovačevac 34,35400 Kovačevac</item>
      <item>Ivica Boltužić, OIB 24281705494, Jordanovac 113,10000 Zagreb</item>
    </izvorni_sadrzaj>
    <derivirana_varijabla naziv="DomainObject.Predmet.SudioniciListAdressOIB_1">
      <item>Braniteljska poljoprivredna zadruga RUJAN Nova Gradiška, OIB 30629986611, Domaćinska 3,10370 Božjakovina</item>
      <item>MINISTARSTVO FINANCIJA-POREZNA UPRAVA, OIB 18683136487, Albrechtova 42,10000 Zagreb</item>
      <item>Ljuboslav Vonić, OIB 72732238839, Kovačevac 34,35400 Kovačevac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30629986611</item>
      <item>, OIB 18683136487</item>
      <item>, OIB 72732238839</item>
      <item>, OIB 24281705494</item>
    </izvorni_sadrzaj>
    <derivirana_varijabla naziv="DomainObject.Predmet.SudioniciListNazivOIB_1">
      <item>, OIB 30629986611</item>
      <item>, OIB 18683136487</item>
      <item>, OIB 72732238839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2706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2015-09-28T12:39:00Z</dcterms:created>
  <dc:creator>Sudsko vijeæe</dc:creator>
  <cp:lastModifiedBy>Ana Brlek</cp:lastModifiedBy>
  <cp:lastPrinted>2015-09-28T12:51:00Z</cp:lastPrinted>
  <dcterms:modified xmlns:xsi="http://www.w3.org/2001/XMLSchema-instance" xsi:type="dcterms:W3CDTF">2015-09-28T12:51:00Z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St-789/2014-9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