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29a" w14:paraId="daf029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B23617">
        <w:t xml:space="preserve">       </w:t>
      </w:r>
      <w:r>
        <w:t xml:space="preserve">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23617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D4AE2">
        <w:t>4493</w:t>
      </w:r>
      <w:r w:rsidR="00993073">
        <w:t>/16-</w:t>
      </w:r>
      <w:r w:rsidR="000D4AE2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BD58F9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0D4AE2">
        <w:t>DORINA KAŠTEL d.o.o. za građenje, usluge i turistička agencija, OIB: 51021952930, Zagreb, Miroslava Milića 6</w:t>
      </w:r>
      <w:r w:rsidRPr="00BD58F9">
        <w:t xml:space="preserve">, </w:t>
      </w:r>
      <w:r w:rsidR="00901B97">
        <w:t>23. ožujka 2018.,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D58F9">
      <w:pPr>
        <w:ind w:firstLine="708"/>
        <w:jc w:val="both"/>
      </w:pPr>
      <w:r w:rsidRPr="00A93839">
        <w:t xml:space="preserve">I. Otvara se stečajni postupak nad dužnikom </w:t>
      </w:r>
      <w:r w:rsidR="000D4AE2">
        <w:t>DORINA KAŠTEL d.o.o. za građenje, usluge i turistička agencija, OIB: 51021952930, Zagreb, Miroslava Milića 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D58F9">
        <w:t xml:space="preserve">Zagrebu </w:t>
      </w:r>
      <w:r w:rsidR="00901B97">
        <w:t>23. ožujka 2018. u 14,00 sati.</w:t>
      </w:r>
    </w:p>
    <w:p w:rsidRDefault="00A93839" w:rsidP="009338F6" w:rsidR="00BD58F9">
      <w:pPr>
        <w:ind w:firstLine="708"/>
      </w:pPr>
      <w:r w:rsidRPr="00DC7C75">
        <w:t xml:space="preserve">II. Za stečajnog upravitelja imenuje se </w:t>
      </w:r>
      <w:r w:rsidR="009338F6">
        <w:t>Goran Brozović, OIB: 39833571469, Zagreb, Pavlenski put 5.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0D4AE2">
        <w:t>DORINA KAŠTEL d.o.o. za građenje, usluge i turistička agencija, OIB: 51021952930, Zagreb, Miroslava Milića 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3C0B" w:rsidP="009B3C0B" w:rsidR="009B3C0B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0D4AE2">
        <w:t>DORINA KAŠTEL d.o.o. za građenje, usluge i turistička agencija, OIB: 51021952930, Zagreb, Miroslava Milića 6</w:t>
      </w:r>
      <w:r>
        <w:rPr>
          <w:lang w:val="pt-BR"/>
        </w:rPr>
        <w:t>.</w:t>
      </w:r>
    </w:p>
    <w:p w:rsidRDefault="009B3C0B" w:rsidP="009B3C0B" w:rsidR="009B3C0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D4AE2" w:rsidP="000D4AE2" w:rsidR="000D4AE2" w:rsidRPr="008276BF">
      <w:pPr>
        <w:ind w:firstLine="709"/>
        <w:jc w:val="both"/>
        <w:rPr>
          <w:lang w:val="en-GB"/>
        </w:rPr>
      </w:pPr>
      <w:r w:rsidRPr="008276BF">
        <w:t xml:space="preserve">Financijska agencija, kao predlagatelj, navela je u prijedlogu za otvaranje stečajnog postupka kako dužnik na dan </w:t>
      </w:r>
      <w:r>
        <w:t>19. svibnja 2016</w:t>
      </w:r>
      <w:r w:rsidRPr="008276BF">
        <w:t xml:space="preserve">. u Očevidniku redoslijeda osnova za plaćanje </w:t>
      </w:r>
      <w:r w:rsidRPr="008276BF">
        <w:lastRenderedPageBreak/>
        <w:t xml:space="preserve">ima evidentirane neizvršene osnove za plaćanje u neprekinutom razdoblju od </w:t>
      </w:r>
      <w:r>
        <w:t>120</w:t>
      </w:r>
      <w:r w:rsidRPr="008276BF">
        <w:t xml:space="preserve"> dana, u ukupnom iznosu od </w:t>
      </w:r>
      <w:r>
        <w:t>231.804,21</w:t>
      </w:r>
      <w:r w:rsidRPr="008276BF">
        <w:t xml:space="preserve"> kn, kao i da dužnik ima </w:t>
      </w:r>
      <w:r>
        <w:t>1</w:t>
      </w:r>
      <w:r w:rsidRPr="008276BF">
        <w:t xml:space="preserve"> zaposlenih. </w:t>
      </w:r>
      <w:r w:rsidRPr="008276B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D4AE2" w:rsidP="000D4AE2" w:rsidR="009B3C0B" w:rsidRPr="00CA1A6F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D4AE2" w:rsidP="00B8072A" w:rsidR="000D4AE2">
      <w:pPr>
        <w:ind w:firstLine="708"/>
        <w:jc w:val="both"/>
      </w:pPr>
      <w:r w:rsidRPr="0065182A">
        <w:t xml:space="preserve">Sud je rješenjem pokrenuo prethodni postupak nad dužnikom. Zastupnik po zakonu dužnika uredno je primio navedeno rješenje i zaključak od </w:t>
      </w:r>
      <w:r>
        <w:t>30. listopada 2017.</w:t>
      </w:r>
      <w:r w:rsidRPr="0065182A">
        <w:t xml:space="preserve"> </w:t>
      </w:r>
      <w:r w:rsidR="00B8072A">
        <w:t>te je dostavio prokazni popis dužnika od 8. studenog 2017. (list 27-36 spisa) iz kojeg proizlazi da dužnik nema nekretnina, pokretnina, imovinskih prava na tuđim stvarima, da nema novčanih ni nenovčanih tražbina kao niti novčanih sredstava na računima ni druge imovine</w:t>
      </w:r>
      <w:r w:rsidRPr="0065182A">
        <w:t xml:space="preserve"> te nije osporio predlagateljeve tvrdnje o postojanju stečajnog razloga nesposobnosti za plaćanje. </w:t>
      </w:r>
    </w:p>
    <w:p w:rsidRDefault="000D4AE2" w:rsidP="000D4AE2" w:rsidR="000D4AE2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0D4AE2" w:rsidP="000D4AE2" w:rsidR="000D4AE2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28. studenog 2017. nije vlasnik nekretnina (list 39 spisa).</w:t>
      </w:r>
    </w:p>
    <w:p w:rsidRDefault="000D4AE2" w:rsidP="000D4AE2" w:rsidR="000D4AE2" w:rsidRPr="00350BA2">
      <w:pPr>
        <w:ind w:firstLine="708"/>
        <w:jc w:val="both"/>
      </w:pPr>
      <w:r>
        <w:t>Uvidom u dopis FINE od 14. srpnja 2017. (list 10 spisa) utvrđeno je da dužnik na dan 14. srpnja 2017. u Očevidniku redoslijeda osnova za plaćanje imao neizvršene osnove za plaćanje u neprekinutom razdoblju od 540 dana u ukupnom iznosu od 270.317,95 kn.</w:t>
      </w:r>
    </w:p>
    <w:p w:rsidRDefault="00B23617" w:rsidP="000D4AE2" w:rsidR="00B23617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23617">
        <w:t>5. siječnja 2018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23617">
        <w:t>5</w:t>
      </w:r>
      <w:r w:rsidR="00B40538">
        <w:t xml:space="preserve">. </w:t>
      </w:r>
      <w:r w:rsidR="00B23617">
        <w:t>siječnja</w:t>
      </w:r>
      <w:r w:rsidR="0011082B">
        <w:t xml:space="preserve"> 201</w:t>
      </w:r>
      <w:r w:rsidR="00B23617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</w:t>
      </w:r>
      <w:r w:rsidR="00B40538">
        <w:t xml:space="preserve">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</w:t>
      </w:r>
      <w:r w:rsidR="000D4AE2">
        <w:t xml:space="preserve">prokaznog popisa dužnika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901B97" w:rsidP="00053309" w:rsidR="00901B97" w:rsidRPr="006A7E02">
      <w:pPr>
        <w:ind w:firstLine="720"/>
        <w:jc w:val="both"/>
      </w:pPr>
    </w:p>
    <w:p w:rsidRDefault="00DC7C75" w:rsidP="00061A00" w:rsidR="00DC7C75">
      <w:pPr>
        <w:ind w:firstLine="708"/>
        <w:jc w:val="both"/>
      </w:pPr>
    </w:p>
    <w:p w:rsidRDefault="00363447" w:rsidP="00363447" w:rsidR="00C12410" w:rsidRPr="00BD58F9">
      <w:pPr>
        <w:jc w:val="center"/>
      </w:pPr>
      <w:r w:rsidRPr="00372077">
        <w:lastRenderedPageBreak/>
        <w:t xml:space="preserve">U </w:t>
      </w:r>
      <w:r w:rsidR="00C12410" w:rsidRPr="00BD58F9">
        <w:t>Zagreb</w:t>
      </w:r>
      <w:r w:rsidR="00901B97">
        <w:t>u, 23. ožujka 2018.</w:t>
      </w:r>
    </w:p>
    <w:p w:rsidRDefault="00C12410" w:rsidP="00C12410" w:rsidR="00C12410" w:rsidRPr="00BD58F9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24D60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24D60" w:rsidP="002152A3" w:rsidR="00D24D6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D24D60" w:rsidP="002152A3" w:rsidR="00D24D6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24D6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D4AE2">
          <w:t>4493</w:t>
        </w:r>
        <w:r w:rsidR="00B40538">
          <w:t>/</w:t>
        </w:r>
        <w:r w:rsidR="00993073">
          <w:t>16</w:t>
        </w:r>
        <w:r w:rsidR="006A7E02">
          <w:t>-</w:t>
        </w:r>
        <w:r w:rsidR="000D4AE2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D4AE2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07CE"/>
    <w:rsid w:val="00603A21"/>
    <w:rsid w:val="00645B73"/>
    <w:rsid w:val="006869CA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1B97"/>
    <w:rsid w:val="009050DC"/>
    <w:rsid w:val="009338F6"/>
    <w:rsid w:val="0093392E"/>
    <w:rsid w:val="00934FAE"/>
    <w:rsid w:val="0095290B"/>
    <w:rsid w:val="00971BF0"/>
    <w:rsid w:val="00975210"/>
    <w:rsid w:val="00992EBE"/>
    <w:rsid w:val="00993073"/>
    <w:rsid w:val="009B3C0B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23617"/>
    <w:rsid w:val="00B40538"/>
    <w:rsid w:val="00B458B9"/>
    <w:rsid w:val="00B47357"/>
    <w:rsid w:val="00B6336F"/>
    <w:rsid w:val="00B6403F"/>
    <w:rsid w:val="00B72375"/>
    <w:rsid w:val="00B8024A"/>
    <w:rsid w:val="00B8072A"/>
    <w:rsid w:val="00B8114B"/>
    <w:rsid w:val="00B83F80"/>
    <w:rsid w:val="00BB1111"/>
    <w:rsid w:val="00BB5147"/>
    <w:rsid w:val="00BD17D3"/>
    <w:rsid w:val="00BD58F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24D60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949AA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4493</izvorni_sadrzaj>
    <derivirana_varijabla naziv="DomainObject.Predmet.Broj_1">4493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St-4493/2016</izvorni_sadrzaj>
    <derivirana_varijabla naziv="DomainObject.Predmet.OznakaBroj_1">St-4493/2016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DORINA KAŠTEL d.o.o. zastupanog po punomoćniku Mladen Horvat</izvorni_sadrzaj>
    <derivirana_varijabla naziv="DomainObject.Predmet.ProtustrankaFormated_1">  DORINA KAŠTEL d.o.o. zastupanog po punomoćniku Mladen Horvat</derivirana_varijabla>
  </DomainObject.Predmet.ProtustrankaFormated>
  <DomainObject.Predmet.ProtustrankaFormatedOIB>
    <izvorni_sadrzaj>  DORINA KAŠTEL d.o.o., OIB 51021952930 zastupanog po punomoćniku Mladen Horvat</izvorni_sadrzaj>
    <derivirana_varijabla naziv="DomainObject.Predmet.ProtustrankaFormatedOIB_1">  DORINA KAŠTEL d.o.o., OIB 51021952930 zastupanog po punomoćniku Mladen Horvat</derivirana_varijabla>
  </DomainObject.Predmet.ProtustrankaFormatedOIB>
  <DomainObject.Predmet.ProtustrankaFormatedWithAdress>
    <izvorni_sadrzaj> DORINA KAŠTEL d.o.o., Miroslava Milića 6, 10000 Zagreb zastupanog po punomoćniku Mladen Horvat</izvorni_sadrzaj>
    <derivirana_varijabla naziv="DomainObject.Predmet.ProtustrankaFormatedWithAdress_1"> DORINA KAŠTEL d.o.o., Miroslava Milića 6, 10000 Zagreb zastupanog po punomoćniku Mladen Horvat</derivirana_varijabla>
  </DomainObject.Predmet.ProtustrankaFormatedWithAdress>
  <DomainObject.Predmet.ProtustrankaFormatedWithAdressOIB>
    <izvorni_sadrzaj> DORINA KAŠTEL d.o.o., OIB 51021952930, Miroslava Milića 6, 10000 Zagreb zastupanog po punomoćniku Mladen Horvat</izvorni_sadrzaj>
    <derivirana_varijabla naziv="DomainObject.Predmet.ProtustrankaFormatedWithAdressOIB_1"> DORINA KAŠTEL d.o.o., OIB 51021952930, Miroslava Milića 6, 10000 Zagreb zastupanog po punomoćniku Mladen Horvat</derivirana_varijabla>
  </DomainObject.Predmet.ProtustrankaFormatedWithAdressOIB>
  <DomainObject.Predmet.ProtustrankaWithAdress>
    <izvorni_sadrzaj>DORINA KAŠTEL d.o.o. Miroslava Milića 6, 10000 Zagreb</izvorni_sadrzaj>
    <derivirana_varijabla naziv="DomainObject.Predmet.ProtustrankaWithAdress_1">DORINA KAŠTEL d.o.o. Miroslava Milića 6, 10000 Zagreb</derivirana_varijabla>
  </DomainObject.Predmet.ProtustrankaWithAdress>
  <DomainObject.Predmet.ProtustrankaWithAdressOIB>
    <izvorni_sadrzaj>DORINA KAŠTEL d.o.o., OIB 51021952930, Miroslava Milića 6, 10000 Zagreb</izvorni_sadrzaj>
    <derivirana_varijabla naziv="DomainObject.Predmet.ProtustrankaWithAdressOIB_1">DORINA KAŠTEL d.o.o., OIB 51021952930, Miroslava Milića 6, 10000 Zagreb</derivirana_varijabla>
  </DomainObject.Predmet.ProtustrankaWithAdressOIB>
  <DomainObject.Predmet.ProtustrankaNazivFormated>
    <izvorni_sadrzaj>DORINA KAŠTEL d.o.o.</izvorni_sadrzaj>
    <derivirana_varijabla naziv="DomainObject.Predmet.ProtustrankaNazivFormated_1">DORINA KAŠTEL d.o.o.</derivirana_varijabla>
  </DomainObject.Predmet.ProtustrankaNazivFormated>
  <DomainObject.Predmet.ProtustrankaNazivFormatedOIB>
    <izvorni_sadrzaj>DORINA KAŠTEL d.o.o., OIB 51021952930</izvorni_sadrzaj>
    <derivirana_varijabla naziv="DomainObject.Predmet.ProtustrankaNazivFormatedOIB_1">DORINA KAŠTEL d.o.o., OIB 51021952930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Horvat; VJEROVNICI</izvorni_sadrzaj>
    <derivirana_varijabla naziv="DomainObject.Predmet.StrankaFormated_1">  FINA Regionalni centar Zagreb; Mladen Horvat; VJEROVNICI</derivirana_varijabla>
  </DomainObject.Predmet.StrankaFormated>
  <DomainObject.Predmet.StrankaFormatedOIB>
    <izvorni_sadrzaj>  FINA Regionalni centar Zagreb, OIB 85821130368; Mladen Horvat, OIB 85058341892; VJEROVNICI</izvorni_sadrzaj>
    <derivirana_varijabla naziv="DomainObject.Predmet.StrankaFormatedOIB_1">  FINA Regionalni centar Zagreb, OIB 85821130368; Mladen Horvat, OIB 85058341892; VJEROVNICI</derivirana_varijabla>
  </DomainObject.Predmet.StrankaFormatedOIB>
  <DomainObject.Predmet.StrankaFormatedWithAdress>
    <izvorni_sadrzaj> FINA Regionalni centar Zagreb, Trg svibanjskih žrtava 1995. br. 1, 10000 Zagreb; Mladen Horvat, Ulica Alojzija Stepinca 19, 34551 Lipik; VJEROVNICI</izvorni_sadrzaj>
    <derivirana_varijabla naziv="DomainObject.Predmet.StrankaFormatedWithAdress_1"> FINA Regionalni centar Zagreb, Trg svibanjskih žrtava 1995. br. 1, 10000 Zagreb; Mladen Horvat, Ulica Alojzija Stepinca 19, 34551 Lipik; VJEROVNICI</derivirana_varijabla>
  </DomainObject.Predmet.StrankaFormatedWithAdress>
  <DomainObject.Predmet.StrankaFormatedWithAdressOIB>
    <izvorni_sadrzaj> FINA Regionalni centar Zagreb, OIB 85821130368, Trg svibanjskih žrtava 1995. br. 1, 10000 Zagreb; Mladen Horvat, OIB 85058341892, Ulica Alojzija Stepinca 19, 34551 Lipik; VJEROVNICI</izvorni_sadrzaj>
    <derivirana_varijabla naziv="DomainObject.Predmet.StrankaFormatedWithAdressOIB_1"> FINA Regionalni centar Zagreb, OIB 85821130368, Trg svibanjskih žrtava 1995. br. 1, 10000 Zagreb; Mladen Horvat, OIB 85058341892, Ulica Alojzija Stepinca 19, 34551 Lipik; VJEROVNICI</derivirana_varijabla>
  </DomainObject.Predmet.StrankaFormatedWithAdressOIB>
  <DomainObject.Predmet.StrankaWithAdress>
    <izvorni_sadrzaj>FINA Regionalni centar Zagreb Trg svibanjskih žrtava 1995. br. 1,10000 Zagreb,Mladen Horvat Ulica Alojzija Stepinca 19,34551 Lipik,VJEROVNICI </izvorni_sadrzaj>
    <derivirana_varijabla naziv="DomainObject.Predmet.StrankaWithAdress_1">FINA Regionalni centar Zagreb Trg svibanjskih žrtava 1995. br. 1,10000 Zagreb,Mladen Horvat Ulica Alojzija Stepinca 19,34551 Lipik,VJEROVNICI </derivirana_varijabla>
  </DomainObject.Predmet.StrankaWithAdress>
  <DomainObject.Predmet.StrankaWithAdressOIB>
    <izvorni_sadrzaj>FINA Regionalni centar Zagreb, OIB 85821130368, Trg svibanjskih žrtava 1995. br. 1,10000 Zagreb,Mladen Horvat, OIB 85058341892, Ulica Alojzija Stepinca 19,34551 Lipik,VJEROVNICI</izvorni_sadrzaj>
    <derivirana_varijabla naziv="DomainObject.Predmet.StrankaWithAdressOIB_1">FINA Regionalni centar Zagreb, OIB 85821130368, Trg svibanjskih žrtava 1995. br. 1,10000 Zagreb,Mladen Horvat, OIB 85058341892, Ulica Alojzija Stepinca 19,34551 Lipik,VJEROVNICI</derivirana_varijabla>
  </DomainObject.Predmet.StrankaWithAdressOIB>
  <DomainObject.Predmet.StrankaNazivFormated>
    <izvorni_sadrzaj>FINA Regionalni centar Zagreb,Mladen Horvat,VJEROVNICI</izvorni_sadrzaj>
    <derivirana_varijabla naziv="DomainObject.Predmet.StrankaNazivFormated_1">FINA Regionalni centar Zagreb,Mladen Horvat,VJEROVNICI</derivirana_varijabla>
  </DomainObject.Predmet.StrankaNazivFormated>
  <DomainObject.Predmet.StrankaNazivFormatedOIB>
    <izvorni_sadrzaj>FINA Regionalni centar Zagreb, OIB 85821130368,Mladen Horvat, OIB 85058341892,VJEROVNICI</izvorni_sadrzaj>
    <derivirana_varijabla naziv="DomainObject.Predmet.StrankaNazivFormatedOIB_1">FINA Regionalni centar Zagreb, OIB 85821130368,Mladen Horvat, OIB 85058341892,VJEROVNICI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Horvat</item>
      <item>VJEROVNICI</item>
    </izvorni_sadrzaj>
    <derivirana_varijabla naziv="DomainObject.Predmet.StrankaListFormated_1">
      <item>FINA Regionalni centar Zagreb</item>
      <item>Mladen Horvat</item>
      <item>VJEROVNICI</item>
    </derivirana_varijabla>
  </DomainObject.Predmet.StrankaListFormated>
  <DomainObject.Predmet.StrankaListFormatedOIB>
    <izvorni_sadrzaj>
      <item>FINA Regionalni centar Zagreb, OIB 85821130368</item>
      <item>Mladen Horvat, OIB 85058341892</item>
      <item>VJEROVNICI</item>
    </izvorni_sadrzaj>
    <derivirana_varijabla naziv="DomainObject.Predmet.StrankaListFormatedOIB_1">
      <item>FINA Regionalni centar Zagreb, OIB 85821130368</item>
      <item>Mladen Horvat, OIB 85058341892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Horvat, Ulica Alojzija Stepinca 19, 34551 Lipik</item>
      <item>VJEROVNICI</item>
    </izvorni_sadrzaj>
    <derivirana_varijabla naziv="DomainObject.Predmet.StrankaListFormatedWithAdress_1">
      <item>FINA Regionalni centar Zagreb, Trg svibanjskih žrtava 1995. br. 1, 10000 Zagreb</item>
      <item>Mladen Horvat, Ulica Alojzija Stepinca 19, 34551 Lipik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Horvat, OIB 85058341892, Ulica Alojzija Stepinca 19, 34551 Lipik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Horvat, OIB 85058341892, Ulica Alojzija Stepinca 19, 34551 Lipik</item>
      <item>VJEROVNICI</item>
    </derivirana_varijabla>
  </DomainObject.Predmet.StrankaListFormatedWithAdressOIB>
  <DomainObject.Predmet.StrankaListNazivFormated>
    <izvorni_sadrzaj>
      <item>FINA Regionalni centar Zagreb</item>
      <item>Mladen Horvat</item>
      <item>VJEROVNICI</item>
    </izvorni_sadrzaj>
    <derivirana_varijabla naziv="DomainObject.Predmet.StrankaListNazivFormated_1">
      <item>FINA Regionalni centar Zagreb</item>
      <item>Mladen Horvat</item>
      <item>VJEROVNICI</item>
    </derivirana_varijabla>
  </DomainObject.Predmet.StrankaListNazivFormated>
  <DomainObject.Predmet.StrankaListNazivFormatedOIB>
    <izvorni_sadrzaj>
      <item>FINA Regionalni centar Zagreb, OIB 85821130368</item>
      <item>Mladen Horvat, OIB 85058341892</item>
      <item>VJEROVNICI</item>
    </izvorni_sadrzaj>
    <derivirana_varijabla naziv="DomainObject.Predmet.StrankaListNazivFormatedOIB_1">
      <item>FINA Regionalni centar Zagreb, OIB 85821130368</item>
      <item>Mladen Horvat, OIB 85058341892</item>
      <item>VJEROVNICI</item>
    </derivirana_varijabla>
  </DomainObject.Predmet.StrankaListNazivFormatedOIB>
  <DomainObject.Predmet.ProtuStrankaListFormated>
    <izvorni_sadrzaj>
      <item>DORINA KAŠTEL d.o.o. zastupanog po punomoćniku Mladen Horvat</item>
    </izvorni_sadrzaj>
    <derivirana_varijabla naziv="DomainObject.Predmet.ProtuStrankaListFormated_1">
      <item>DORINA KAŠTEL d.o.o. zastupanog po punomoćniku Mladen Horvat</item>
    </derivirana_varijabla>
  </DomainObject.Predmet.ProtuStrankaListFormated>
  <DomainObject.Predmet.ProtuStrankaListFormatedOIB>
    <izvorni_sadrzaj>
      <item>DORINA KAŠTEL d.o.o., OIB 51021952930 zastupanog po punomoćniku Mladen Horvat</item>
    </izvorni_sadrzaj>
    <derivirana_varijabla naziv="DomainObject.Predmet.ProtuStrankaListFormatedOIB_1">
      <item>DORINA KAŠTEL d.o.o., OIB 51021952930 zastupanog po punomoćniku Mladen Horvat</item>
    </derivirana_varijabla>
  </DomainObject.Predmet.ProtuStrankaListFormatedOIB>
  <DomainObject.Predmet.ProtuStrankaListFormatedWithAdress>
    <izvorni_sadrzaj>
      <item>DORINA KAŠTEL d.o.o., Miroslava Milića 6, 10000 Zagreb zastupanog po punomoćniku Mladen Horvat</item>
    </izvorni_sadrzaj>
    <derivirana_varijabla naziv="DomainObject.Predmet.ProtuStrankaListFormatedWithAdress_1">
      <item>DORINA KAŠTEL d.o.o., Miroslava Milića 6, 10000 Zagreb zastupanog po punomoćniku Mladen Horvat</item>
    </derivirana_varijabla>
  </DomainObject.Predmet.ProtuStrankaListFormatedWithAdress>
  <DomainObject.Predmet.ProtuStrankaListFormatedWithAdressOIB>
    <izvorni_sadrzaj>
      <item>DORINA KAŠTEL d.o.o., OIB 51021952930, Miroslava Milića 6, 10000 Zagreb zastupanog po punomoćniku Mladen Horvat</item>
    </izvorni_sadrzaj>
    <derivirana_varijabla naziv="DomainObject.Predmet.ProtuStrankaListFormatedWithAdressOIB_1">
      <item>DORINA KAŠTEL d.o.o., OIB 51021952930, Miroslava Milića 6, 10000 Zagreb zastupanog po punomoćniku Mladen Horvat</item>
    </derivirana_varijabla>
  </DomainObject.Predmet.ProtuStrankaListFormatedWithAdressOIB>
  <DomainObject.Predmet.ProtuStrankaListNazivFormated>
    <izvorni_sadrzaj>
      <item>DORINA KAŠTEL d.o.o.</item>
    </izvorni_sadrzaj>
    <derivirana_varijabla naziv="DomainObject.Predmet.ProtuStrankaListNazivFormated_1">
      <item>DORINA KAŠTEL d.o.o.</item>
    </derivirana_varijabla>
  </DomainObject.Predmet.ProtuStrankaListNazivFormated>
  <DomainObject.Predmet.ProtuStrankaListNazivFormatedOIB>
    <izvorni_sadrzaj>
      <item>DORINA KAŠTEL d.o.o., OIB 51021952930</item>
    </izvorni_sadrzaj>
    <derivirana_varijabla naziv="DomainObject.Predmet.ProtuStrankaListNazivFormatedOIB_1">
      <item>DORINA KAŠTEL d.o.o., OIB 51021952930</item>
    </derivirana_varijabla>
  </DomainObject.Predmet.ProtuStrankaListNazivFormatedOIB>
  <DomainObject.Predmet.OstaliListFormated>
    <izvorni_sadrzaj>
      <item>Mladen Horvat punomoćnik sudionika u postupku DORINA KAŠTEL d.o.o.</item>
      <item>ERSTE&amp;STEIERMÄRKISCHE BANKA dioničko društvo</item>
    </izvorni_sadrzaj>
    <derivirana_varijabla naziv="DomainObject.Predmet.OstaliListFormated_1">
      <item>Mladen Horvat punomoćnik sudionika u postupku DORINA KAŠTEL d.o.o.</item>
      <item>ERSTE&amp;STEIERMÄRKISCHE BANKA dioničko društvo</item>
    </derivirana_varijabla>
  </DomainObject.Predmet.OstaliListFormated>
  <DomainObject.Predmet.OstaliListFormatedOIB>
    <izvorni_sadrzaj>
      <item>Mladen Horvat, OIB 85058341892 punomoćnik sudionika u postupku DORINA KAŠTEL d.o.o.</item>
      <item>ERSTE&amp;STEIERMÄRKISCHE BANKA dioničko društvo, OIB 23057039320</item>
    </izvorni_sadrzaj>
    <derivirana_varijabla naziv="DomainObject.Predmet.OstaliListFormatedOIB_1">
      <item>Mladen Horvat, OIB 85058341892 punomoćnik sudionika u postupku DORINA KAŠTEL d.o.o.</item>
      <item>ERSTE&amp;STEIERMÄRKISCHE BANKA dioničko društvo, OIB 23057039320</item>
    </derivirana_varijabla>
  </DomainObject.Predmet.OstaliListFormatedOIB>
  <DomainObject.Predmet.OstaliListFormatedWithAdress>
    <izvorni_sadrzaj>
      <item>Mladen Horvat, Ulica Alojzija Stepinca 19, 34551 Lipik punomoćnik sudionika u postupku DORINA KAŠTEL d.o.o.</item>
      <item>ERSTE&amp;STEIERMÄRKISCHE BANKA dioničko društvo, Jadranski Trg 3/a, 51000 Rijeka</item>
    </izvorni_sadrzaj>
    <derivirana_varijabla naziv="DomainObject.Predmet.OstaliListFormatedWithAdress_1">
      <item>Mladen Horvat, Ulica Alojzija Stepinca 19, 34551 Lipik punomoćnik sudionika u postupku DORINA KAŠTEL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Mladen Horvat, OIB 85058341892, Ulica Alojzija Stepinca 19, 34551 Lipik punomoćnik sudionika u postupku DORINA KAŠTEL d.o.o.</item>
      <item>ERSTE&amp;STEIERMÄRKISCHE BANKA dioničko društvo, OIB 23057039320, Jadranski Trg 3/a, 51000 Rijeka</item>
    </izvorni_sadrzaj>
    <derivirana_varijabla naziv="DomainObject.Predmet.OstaliListFormatedWithAdressOIB_1">
      <item>Mladen Horvat, OIB 85058341892, Ulica Alojzija Stepinca 19, 34551 Lipik punomoćnik sudionika u postupku DORINA KAŠTEL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Mladen Horvat</item>
      <item>ERSTE&amp;STEIERMÄRKISCHE BANKA dioničko društvo</item>
    </izvorni_sadrzaj>
    <derivirana_varijabla naziv="DomainObject.Predmet.OstaliListNazivFormated_1">
      <item>Mladen Horvat</item>
      <item>ERSTE&amp;STEIERMÄRKISCHE BANKA dioničko društvo</item>
    </derivirana_varijabla>
  </DomainObject.Predmet.OstaliListNazivFormated>
  <DomainObject.Predmet.OstaliListNazivFormatedOIB>
    <izvorni_sadrzaj>
      <item>Mladen Horvat, OIB 85058341892</item>
      <item>ERSTE&amp;STEIERMÄRKISCHE BANKA dioničko društvo, OIB 23057039320</item>
    </izvorni_sadrzaj>
    <derivirana_varijabla naziv="DomainObject.Predmet.OstaliListNazivFormatedOIB_1">
      <item>Mladen Horvat, OIB 85058341892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DORINA KAŠTEL d.o.o.</izvorni_sadrzaj>
    <derivirana_varijabla naziv="DomainObject.Predmet.ProtustrankaIDrugi_1">DORINA KAŠTEL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DORINA KAŠTEL d.o.o., OIB 51021952930, Miroslava Milića 6, 10000 Zagreb</izvorni_sadrzaj>
    <derivirana_varijabla naziv="DomainObject.Predmet.ProtustrankaIDrugiAdressOIB_1">DORINA KAŠTEL d.o.o., OIB 51021952930, Miroslava Milića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DORINA KAŠTEL d.o.o.</item>
      <item>Mladen Horvat</item>
      <item>ERSTE&amp;STEIERMÄRKISCHE BANKA dioničko društvo</item>
      <item>Mladen Horvat</item>
      <item>VJEROVNICI</item>
    </izvorni_sadrzaj>
    <derivirana_varijabla naziv="DomainObject.Predmet.SudioniciListNaziv_1">
      <item>FINA Regionalni centar Zagreb</item>
      <item>DORINA KAŠTEL d.o.o.</item>
      <item>Mladen Horvat</item>
      <item>ERSTE&amp;STEIERMÄRKISCHE BANKA dioničko društvo</item>
      <item>Mladen Horvat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DORINA KAŠTEL d.o.o., OIB 51021952930, Miroslava Milića 6,10000 Zagreb</item>
      <item>Mladen Horvat, OIB 85058341892, Ulica Alojzija Stepinca 19,34551 Lipik</item>
      <item>ERSTE&amp;STEIERMÄRKISCHE BANKA dioničko društvo, OIB 23057039320, Jadranski Trg 3/a,51000 Rijeka</item>
      <item>Mladen Horvat, OIB 85058341892, Ulica Alojzija Stepinca 19,34551 Lipik</item>
      <item>VJEROVNICI</item>
    </izvorni_sadrzaj>
    <derivirana_varijabla naziv="DomainObject.Predmet.SudioniciListAdressOIB_1">
      <item>FINA Regionalni centar Zagreb, OIB 85821130368, Trg svibanjskih žrtava 1995. br. 1,10000 Zagreb</item>
      <item>DORINA KAŠTEL d.o.o., OIB 51021952930, Miroslava Milića 6,10000 Zagreb</item>
      <item>Mladen Horvat, OIB 85058341892, Ulica Alojzija Stepinca 19,34551 Lipik</item>
      <item>ERSTE&amp;STEIERMÄRKISCHE BANKA dioničko društvo, OIB 23057039320, Jadranski Trg 3/a,51000 Rijeka</item>
      <item>Mladen Horvat, OIB 85058341892, Ulica Alojzija Stepinca 19,34551 Lipik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51021952930</item>
      <item>, OIB 85058341892</item>
      <item>, OIB 23057039320</item>
      <item>, OIB 85058341892</item>
      <item>, OIB null</item>
    </izvorni_sadrzaj>
    <derivirana_varijabla naziv="DomainObject.Predmet.SudioniciListNazivOIB_1">
      <item>, OIB 85821130368</item>
      <item>, OIB 51021952930</item>
      <item>, OIB 85058341892</item>
      <item>, OIB 23057039320</item>
      <item>, OIB 85058341892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3D351-7289-4CBB-A53C-2AF588121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1005</properties:Words>
  <properties:Characters>5615</properties:Characters>
  <properties:Lines>110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2018-03-23T09:13:00Z</dcterms:created>
  <dc:creator>gzubak</dc:creator>
  <cp:lastModifiedBy>Višnja Svečak</cp:lastModifiedBy>
  <cp:lastPrinted>2018-03-23T09:17:00Z</cp:lastPrinted>
  <dcterms:modified xmlns:xsi="http://www.w3.org/2001/XMLSchema-instance" xsi:type="dcterms:W3CDTF">2018-03-23T09:18:00Z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(4493 7.rješenje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