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b56d" w14:paraId="348b56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A5952">
        <w:t>2938</w:t>
      </w:r>
      <w:r w:rsidR="00FB73AC">
        <w:t>/1</w:t>
      </w:r>
      <w:r w:rsidR="007A5952">
        <w:t>6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A5952">
        <w:t xml:space="preserve"> EL. ROGI j.d.o.o. Vukojevci, Kralja Tomislava 147, OIB: 66380224561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7A5952">
        <w:t>30</w:t>
      </w:r>
      <w:r w:rsidR="003B50C7">
        <w:t>.</w:t>
      </w:r>
      <w:r w:rsidR="00934B4D">
        <w:t xml:space="preserve"> </w:t>
      </w:r>
      <w:r w:rsidR="007A5952">
        <w:t>prosinca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723A1">
        <w:t>3</w:t>
      </w:r>
      <w:r w:rsidR="00224AFF">
        <w:t xml:space="preserve">. </w:t>
      </w:r>
      <w:r w:rsidR="008723A1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r w:rsidR="007A5952">
        <w:t>EL. ROGI j.d.o.o. Vukojevci, Kralja Tomislava 147, OIB: 66380224561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7A5952">
        <w:t xml:space="preserve">31.097,93 </w:t>
      </w:r>
      <w:r>
        <w:t>kn</w:t>
      </w:r>
      <w:r w:rsidR="00E53A37">
        <w:t xml:space="preserve">, na dan </w:t>
      </w:r>
      <w:r w:rsidR="007A5952">
        <w:t>28</w:t>
      </w:r>
      <w:r w:rsidR="0098599D">
        <w:t>.</w:t>
      </w:r>
      <w:r w:rsidR="00F66487">
        <w:t xml:space="preserve"> </w:t>
      </w:r>
      <w:r w:rsidR="007A5952">
        <w:t>prosinca</w:t>
      </w:r>
      <w:r w:rsidR="003A5987">
        <w:t xml:space="preserve"> 201</w:t>
      </w:r>
      <w:r w:rsidR="007A5952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7A5952">
        <w:t xml:space="preserve"> Blaženka Lovošević</w:t>
      </w:r>
      <w:r w:rsidR="007079E7">
        <w:t>, Vukojevci, Kralja Tomislava 147, OIB: 34945109640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079E7">
        <w:t>2938</w:t>
      </w:r>
      <w:r w:rsidR="000C26C6">
        <w:t>-1</w:t>
      </w:r>
      <w:r w:rsidR="007079E7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7C5DCB">
        <w:t>3</w:t>
      </w:r>
      <w:r w:rsidR="0054259D">
        <w:t xml:space="preserve">. </w:t>
      </w:r>
      <w:r w:rsidR="007C5DC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560084">
        <w:t>24.3.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97E13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E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E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EL.ROGI jednostavno društvo s ograničenom odgovornošću za ugostiteljstvo</izvorni_sadrzaj>
    <derivirana_varijabla naziv="DomainObject.Predmet.ProtustrankaFormated_1">  EL.ROGI jednostavno društvo s ograničenom odgovornošću za ugostiteljstvo</derivirana_varijabla>
  </DomainObject.Predmet.ProtustrankaFormated>
  <DomainObject.Predmet.ProtustrankaFormatedOIB>
    <izvorni_sadrzaj>  EL.ROGI jednostavno društvo s ograničenom odgovornošću za ugostiteljstvo, OIB 66380224561</izvorni_sadrzaj>
    <derivirana_varijabla naziv="DomainObject.Predmet.ProtustrankaFormatedOIB_1">  EL.ROGI jednostavno društvo s ograničenom odgovornošću za ugostiteljstvo, OIB 66380224561</derivirana_varijabla>
  </DomainObject.Predmet.ProtustrankaFormatedOIB>
  <DomainObject.Predmet.ProtustrankaFormatedWithAdress>
    <izvorni_sadrzaj> EL.ROGI jednostavno društvo s ograničenom odgovornošću za ugostiteljstvo, Kralja Tomislava 147, 31500 Vukojevci</izvorni_sadrzaj>
    <derivirana_varijabla naziv="DomainObject.Predmet.ProtustrankaFormatedWithAdress_1"> EL.ROGI jednostavno društvo s ograničenom odgovornošću za ugostiteljstvo, Kralja Tomislava 147, 31500 Vukojevci</derivirana_varijabla>
  </DomainObject.Predmet.ProtustrankaFormatedWithAdress>
  <DomainObject.Predmet.ProtustrankaFormatedWithAdressOIB>
    <izvorni_sadrzaj> EL.ROGI jednostavno društvo s ograničenom odgovornošću za ugostiteljstvo, OIB 66380224561, Kralja Tomislava 147, 31500 Vukojevci</izvorni_sadrzaj>
    <derivirana_varijabla naziv="DomainObject.Predmet.ProtustrankaFormatedWithAdressOIB_1"> EL.ROGI jednostavno društvo s ograničenom odgovornošću za ugostiteljstvo, OIB 66380224561, Kralja Tomislava 147, 31500 Vukojevci</derivirana_varijabla>
  </DomainObject.Predmet.ProtustrankaFormatedWithAdressOIB>
  <DomainObject.Predmet.ProtustrankaWithAdress>
    <izvorni_sadrzaj>EL.ROGI jednostavno društvo s ograničenom odgovornošću za ugostiteljstvo Kralja Tomislava 147, 31500 Vukojevci</izvorni_sadrzaj>
    <derivirana_varijabla naziv="DomainObject.Predmet.ProtustrankaWithAdress_1">EL.ROGI jednostavno društvo s ograničenom odgovornošću za ugostiteljstvo Kralja Tomislava 147, 31500 Vukojevci</derivirana_varijabla>
  </DomainObject.Predmet.ProtustrankaWithAdress>
  <DomainObject.Predmet.ProtustrankaWithAdressOIB>
    <izvorni_sadrzaj>EL.ROGI jednostavno društvo s ograničenom odgovornošću za ugostiteljstvo, OIB 66380224561, Kralja Tomislava 147, 31500 Vukojevci</izvorni_sadrzaj>
    <derivirana_varijabla naziv="DomainObject.Predmet.ProtustrankaWithAdressOIB_1">EL.ROGI jednostavno društvo s ograničenom odgovornošću za ugostiteljstvo, OIB 66380224561, Kralja Tomislava 147, 31500 Vukojevci</derivirana_varijabla>
  </DomainObject.Predmet.ProtustrankaWithAdressOIB>
  <DomainObject.Predmet.ProtustrankaNazivFormated>
    <izvorni_sadrzaj>EL.ROGI jednostavno društvo s ograničenom odgovornošću za ugostiteljstvo</izvorni_sadrzaj>
    <derivirana_varijabla naziv="DomainObject.Predmet.ProtustrankaNazivFormated_1">EL.ROGI jednostavno društvo s ograničenom odgovornošću za ugostiteljstvo</derivirana_varijabla>
  </DomainObject.Predmet.ProtustrankaNazivFormated>
  <DomainObject.Predmet.ProtustrankaNazivFormatedOIB>
    <izvorni_sadrzaj>EL.ROGI jednostavno društvo s ograničenom odgovornošću za ugostiteljstvo, OIB 66380224561</izvorni_sadrzaj>
    <derivirana_varijabla naziv="DomainObject.Predmet.ProtustrankaNazivFormatedOIB_1">EL.ROGI jednostavno društvo s ograničenom odgovornošću za ugostiteljstvo, OIB 66380224561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EL.ROGI jednostavno društvo s ograničenom odgovornošću za ugostiteljstvo</item>
    </izvorni_sadrzaj>
    <derivirana_varijabla naziv="DomainObject.Predmet.ProtuStrankaListFormated_1">
      <item>EL.ROGI jednostavno društvo s ograničenom odgovornošću za ugostiteljstvo</item>
    </derivirana_varijabla>
  </DomainObject.Predmet.ProtuStrankaListFormated>
  <DomainObject.Predmet.ProtuStrankaListFormatedOIB>
    <izvorni_sadrzaj>
      <item>EL.ROGI jednostavno društvo s ograničenom odgovornošću za ugostiteljstvo, OIB 66380224561</item>
    </izvorni_sadrzaj>
    <derivirana_varijabla naziv="DomainObject.Predmet.ProtuStrankaListFormatedOIB_1">
      <item>EL.ROGI jednostavno društvo s ograničenom odgovornošću za ugostiteljstvo, OIB 66380224561</item>
    </derivirana_varijabla>
  </DomainObject.Predmet.ProtuStrankaListFormatedOIB>
  <DomainObject.Predmet.ProtuStrankaListFormatedWithAdress>
    <izvorni_sadrzaj>
      <item>EL.ROGI jednostavno društvo s ograničenom odgovornošću za ugostiteljstvo, Kralja Tomislava 147, 31500 Vukojevci</item>
    </izvorni_sadrzaj>
    <derivirana_varijabla naziv="DomainObject.Predmet.ProtuStrankaListFormatedWithAdress_1">
      <item>EL.ROGI jednostavno društvo s ograničenom odgovornošću za ugostiteljstvo, Kralja Tomislava 147, 31500 Vukojevci</item>
    </derivirana_varijabla>
  </DomainObject.Predmet.ProtuStrankaListFormatedWithAdress>
  <DomainObject.Predmet.ProtuStrankaListFormatedWithAdressOIB>
    <izvorni_sadrzaj>
      <item>EL.ROGI jednostavno društvo s ograničenom odgovornošću za ugostiteljstvo, OIB 66380224561, Kralja Tomislava 147, 31500 Vukojevci</item>
    </izvorni_sadrzaj>
    <derivirana_varijabla naziv="DomainObject.Predmet.ProtuStrankaListFormatedWithAdressOIB_1">
      <item>EL.ROGI jednostavno društvo s ograničenom odgovornošću za ugostiteljstvo, OIB 66380224561, Kralja Tomislava 147, 31500 Vukojevci</item>
    </derivirana_varijabla>
  </DomainObject.Predmet.ProtuStrankaListFormatedWithAdressOIB>
  <DomainObject.Predmet.ProtuStrankaListNazivFormated>
    <izvorni_sadrzaj>
      <item>EL.ROGI jednostavno društvo s ograničenom odgovornošću za ugostiteljstvo</item>
    </izvorni_sadrzaj>
    <derivirana_varijabla naziv="DomainObject.Predmet.ProtuStrankaListNazivFormated_1">
      <item>EL.ROGI jednostavno društvo s ograničenom odgovornošću za ugostiteljstvo</item>
    </derivirana_varijabla>
  </DomainObject.Predmet.ProtuStrankaListNazivFormated>
  <DomainObject.Predmet.ProtuStrankaListNazivFormatedOIB>
    <izvorni_sadrzaj>
      <item>EL.ROGI jednostavno društvo s ograničenom odgovornošću za ugostiteljstvo, OIB 66380224561</item>
    </izvorni_sadrzaj>
    <derivirana_varijabla naziv="DomainObject.Predmet.ProtuStrankaListNazivFormatedOIB_1">
      <item>EL.ROGI jednostavno društvo s ograničenom odgovornošću za ugostiteljstvo, OIB 66380224561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EL.ROGI jednostavno društvo s ograničenom odgovornošću za ugostiteljstvo</izvorni_sadrzaj>
    <derivirana_varijabla naziv="DomainObject.Predmet.ProtustrankaIDrugi_1">EL.ROGI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EL.ROGI jednostavno društvo s ograničenom odgovornošću za ugostiteljstvo, OIB 66380224561, Kralja Tomislava 147, 31500 Vukojevci</izvorni_sadrzaj>
    <derivirana_varijabla naziv="DomainObject.Predmet.ProtustrankaIDrugiAdressOIB_1">EL.ROGI jednostavno društvo s ograničenom odgovornošću za ugostiteljstvo, OIB 66380224561, Kralja Tomislava 147, 31500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EL.ROGI jednostavno društvo s ograničenom odgovornošću za ugostiteljstvo</item>
    </izvorni_sadrzaj>
    <derivirana_varijabla naziv="DomainObject.Predmet.SudioniciListNaziv_1">
      <item>FINA RC OSIJEK</item>
      <item>EL.ROGI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EL.ROGI jednostavno društvo s ograničenom odgovornošću za ugostiteljstvo, OIB 66380224561, Kralja Tomislava 147,31500 Vukojevci</item>
    </izvorni_sadrzaj>
    <derivirana_varijabla naziv="DomainObject.Predmet.SudioniciListAdressOIB_1">
      <item>FINA RC OSIJEK, OIB 85821130368</item>
      <item>EL.ROGI jednostavno društvo s ograničenom odgovornošću za ugostiteljstvo, OIB 66380224561, Kralja Tomislava 147,31500 Vukojevci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66380224561</item>
    </izvorni_sadrzaj>
    <derivirana_varijabla naziv="DomainObject.Predmet.SudioniciListNazivOIB_1">
      <item>, OIB 85821130368</item>
      <item>, OIB 66380224561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2017-02-03T09:04:00Z</dcterms:created>
  <dc:creator>Korisnik</dc:creator>
  <cp:lastModifiedBy>Sanda Gučić</cp:lastModifiedBy>
  <cp:lastPrinted>2017-02-03T09:01:00Z</cp:lastPrinted>
  <dcterms:modified xmlns:xsi="http://www.w3.org/2001/XMLSchema-instance" xsi:type="dcterms:W3CDTF">2017-02-06T07:17:00Z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