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3ff9" w14:paraId="89d3ff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F851C3">
        <w:t>275</w:t>
      </w:r>
      <w:r>
        <w:t>/2018-</w:t>
      </w:r>
      <w:r w:rsidR="00354F4A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087071">
        <w:t>ŠKRLJ d.o.o.</w:t>
      </w:r>
      <w:r>
        <w:rPr>
          <w:lang w:val="en-US"/>
        </w:rPr>
        <w:t>,</w:t>
      </w:r>
      <w:r w:rsidR="00087071">
        <w:rPr>
          <w:lang w:val="en-US"/>
        </w:rPr>
        <w:t xml:space="preserve"> OIB: 19337184494, Hvar, Dinka </w:t>
      </w:r>
      <w:proofErr w:type="spellStart"/>
      <w:r w:rsidR="00087071">
        <w:rPr>
          <w:lang w:val="en-US"/>
        </w:rPr>
        <w:t>Novaka</w:t>
      </w:r>
      <w:proofErr w:type="spellEnd"/>
      <w:r w:rsidR="00087071">
        <w:rPr>
          <w:lang w:val="en-US"/>
        </w:rPr>
        <w:t xml:space="preserve"> 3,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087071" w:rsidRPr="00087071">
        <w:rPr>
          <w:sz w:val="22"/>
        </w:rPr>
        <w:t>Jean Pierre Škrlj</w:t>
      </w:r>
      <w:r w:rsidR="00087071">
        <w:t>, Hvar, Ulica Dinke Novaka 3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613D52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087071" w:rsidP="008935C9" w:rsidR="00087071">
      <w:pPr>
        <w:jc w:val="both"/>
      </w:pPr>
    </w:p>
    <w:p w:rsidRDefault="008935C9" w:rsidP="00087071" w:rsidR="0047502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087071" w:rsidP="008935C9" w:rsidR="008935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087071" w:rsidP="008935C9" w:rsidR="0008707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-Jean Pierre Škrlj</w:t>
      </w:r>
    </w:p>
    <w:p w:rsidRDefault="00087071" w:rsidP="008935C9" w:rsidR="0008707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-e-oglasna ploča</w:t>
      </w: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54F4A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13D52"/>
    <w:rsid w:val="006406F5"/>
    <w:rsid w:val="006A3B07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065E7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4B82"/>
    <w:rsid w:val="00C362EB"/>
    <w:rsid w:val="00C655DC"/>
    <w:rsid w:val="00CD066E"/>
    <w:rsid w:val="00D03299"/>
    <w:rsid w:val="00D05F05"/>
    <w:rsid w:val="00D41B11"/>
    <w:rsid w:val="00D4730E"/>
    <w:rsid w:val="00D47954"/>
    <w:rsid w:val="00D948F5"/>
    <w:rsid w:val="00DA085B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0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otustrankaFormated>
    <izvorni_sadrzaj>  ŠKRLJ društvo s ograničenom odgovornošću za trgovinu i usluge</izvorni_sadrzaj>
    <derivirana_varijabla naziv="DomainObject.Predmet.ProtustrankaFormated_1">  ŠKRLJ društvo s ograničenom odgovornošću za trgovinu i usluge</derivirana_varijabla>
  </DomainObject.Predmet.ProtustrankaFormated>
  <DomainObject.Predmet.ProtustrankaFormatedOIB>
    <izvorni_sadrzaj>  ŠKRLJ društvo s ograničenom odgovornošću za trgovinu i usluge, OIB 19337184494</izvorni_sadrzaj>
    <derivirana_varijabla naziv="DomainObject.Predmet.ProtustrankaFormatedOIB_1">  ŠKRLJ društvo s ograničenom odgovornošću za trgovinu i usluge, OIB 19337184494</derivirana_varijabla>
  </DomainObject.Predmet.ProtustrankaFormatedOIB>
  <DomainObject.Predmet.ProtustrankaFormatedWithAdress>
    <izvorni_sadrzaj> ŠKRLJ društvo s ograničenom odgovornošću za trgovinu i usluge, Dinka Novaka 3, 21450 Hvar</izvorni_sadrzaj>
    <derivirana_varijabla naziv="DomainObject.Predmet.ProtustrankaFormatedWithAdress_1"> ŠKRLJ društvo s ograničenom odgovornošću za trgovinu i usluge, Dinka Novaka 3, 21450 Hvar</derivirana_varijabla>
  </DomainObject.Predmet.ProtustrankaFormatedWithAdress>
  <DomainObject.Predmet.ProtustrankaFormatedWithAdressOIB>
    <izvorni_sadrzaj> ŠKRLJ društvo s ograničenom odgovornošću za trgovinu i usluge, OIB 19337184494, Dinka Novaka 3, 21450 Hvar</izvorni_sadrzaj>
    <derivirana_varijabla naziv="DomainObject.Predmet.ProtustrankaFormatedWithAdressOIB_1"> ŠKRLJ društvo s ograničenom odgovornošću za trgovinu i usluge, OIB 19337184494, Dinka Novaka 3, 21450 Hvar</derivirana_varijabla>
  </DomainObject.Predmet.ProtustrankaFormatedWithAdressOIB>
  <DomainObject.Predmet.ProtustrankaWithAdress>
    <izvorni_sadrzaj>ŠKRLJ društvo s ograničenom odgovornošću za trgovinu i usluge Dinka Novaka 3, 21450 Hvar</izvorni_sadrzaj>
    <derivirana_varijabla naziv="DomainObject.Predmet.ProtustrankaWithAdress_1">ŠKRLJ društvo s ograničenom odgovornošću za trgovinu i usluge Dinka Novaka 3, 21450 Hvar</derivirana_varijabla>
  </DomainObject.Predmet.ProtustrankaWithAdress>
  <DomainObject.Predmet.ProtustrankaWithAdressOIB>
    <izvorni_sadrzaj>ŠKRLJ društvo s ograničenom odgovornošću za trgovinu i usluge, OIB 19337184494, Dinka Novaka 3, 21450 Hvar</izvorni_sadrzaj>
    <derivirana_varijabla naziv="DomainObject.Predmet.ProtustrankaWithAdressOIB_1">ŠKRLJ društvo s ograničenom odgovornošću za trgovinu i usluge, OIB 19337184494, Dinka Novaka 3, 21450 Hvar</derivirana_varijabla>
  </DomainObject.Predmet.ProtustrankaWithAdressOIB>
  <DomainObject.Predmet.ProtustrankaNazivFormated>
    <izvorni_sadrzaj>ŠKRLJ društvo s ograničenom odgovornošću za trgovinu i usluge</izvorni_sadrzaj>
    <derivirana_varijabla naziv="DomainObject.Predmet.ProtustrankaNazivFormated_1">ŠKRLJ društvo s ograničenom odgovornošću za trgovinu i usluge</derivirana_varijabla>
  </DomainObject.Predmet.ProtustrankaNazivFormated>
  <DomainObject.Predmet.ProtustrankaNazivFormatedOIB>
    <izvorni_sadrzaj>ŠKRLJ društvo s ograničenom odgovornošću za trgovinu i usluge, OIB 19337184494</izvorni_sadrzaj>
    <derivirana_varijabla naziv="DomainObject.Predmet.ProtustrankaNazivFormatedOIB_1">ŠKRLJ društvo s ograničenom odgovornošću za trgovinu i usluge, OIB 19337184494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12234.60</izvorni_sadrzaj>
    <derivirana_varijabla naziv="DomainObject.Predmet.TrenutnaVrijednost_1">12234.60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ŠKRLJ društvo s ograničenom odgovornošću za trgovinu i usluge</item>
    </izvorni_sadrzaj>
    <derivirana_varijabla naziv="DomainObject.Predmet.ProtuStrankaListFormated_1">
      <item>ŠKRLJ društvo s ograničenom odgovornošću za trgovinu i usluge</item>
    </derivirana_varijabla>
  </DomainObject.Predmet.ProtuStrankaListFormated>
  <DomainObject.Predmet.ProtuStrankaListFormatedOIB>
    <izvorni_sadrzaj>
      <item>ŠKRLJ društvo s ograničenom odgovornošću za trgovinu i usluge, OIB 19337184494</item>
    </izvorni_sadrzaj>
    <derivirana_varijabla naziv="DomainObject.Predmet.ProtuStrankaListFormatedOIB_1">
      <item>ŠKRLJ društvo s ograničenom odgovornošću za trgovinu i usluge, OIB 19337184494</item>
    </derivirana_varijabla>
  </DomainObject.Predmet.ProtuStrankaListFormatedOIB>
  <DomainObject.Predmet.ProtuStrankaListFormatedWithAdress>
    <izvorni_sadrzaj>
      <item>ŠKRLJ društvo s ograničenom odgovornošću za trgovinu i usluge, Dinka Novaka 3, 21450 Hvar</item>
    </izvorni_sadrzaj>
    <derivirana_varijabla naziv="DomainObject.Predmet.ProtuStrankaListFormatedWithAdress_1">
      <item>ŠKRLJ društvo s ograničenom odgovornošću za trgovinu i usluge, Dinka Novaka 3, 21450 Hvar</item>
    </derivirana_varijabla>
  </DomainObject.Predmet.ProtuStrankaListFormatedWithAdress>
  <DomainObject.Predmet.ProtuStrankaListFormatedWithAdressOIB>
    <izvorni_sadrzaj>
      <item>ŠKRLJ društvo s ograničenom odgovornošću za trgovinu i usluge, OIB 19337184494, Dinka Novaka 3, 21450 Hvar</item>
    </izvorni_sadrzaj>
    <derivirana_varijabla naziv="DomainObject.Predmet.ProtuStrankaListFormatedWithAdressOIB_1">
      <item>ŠKRLJ društvo s ograničenom odgovornošću za trgovinu i usluge, OIB 19337184494, Dinka Novaka 3, 21450 Hvar</item>
    </derivirana_varijabla>
  </DomainObject.Predmet.ProtuStrankaListFormatedWithAdressOIB>
  <DomainObject.Predmet.ProtuStrankaListNazivFormated>
    <izvorni_sadrzaj>
      <item>ŠKRLJ društvo s ograničenom odgovornošću za trgovinu i usluge</item>
    </izvorni_sadrzaj>
    <derivirana_varijabla naziv="DomainObject.Predmet.ProtuStrankaListNazivFormated_1">
      <item>ŠKRLJ društvo s ograničenom odgovornošću za trgovinu i usluge</item>
    </derivirana_varijabla>
  </DomainObject.Predmet.ProtuStrankaListNazivFormated>
  <DomainObject.Predmet.ProtuStrankaListNazivFormatedOIB>
    <izvorni_sadrzaj>
      <item>ŠKRLJ društvo s ograničenom odgovornošću za trgovinu i usluge, OIB 19337184494</item>
    </izvorni_sadrzaj>
    <derivirana_varijabla naziv="DomainObject.Predmet.ProtuStrankaListNazivFormatedOIB_1">
      <item>ŠKRLJ društvo s ograničenom odgovornošću za trgovinu i usluge, OIB 19337184494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ŠKRLJ društvo s ograničenom odgovornošću za trgovinu i usluge</izvorni_sadrzaj>
    <derivirana_varijabla naziv="DomainObject.Predmet.ProtustrankaIDrugi_1">ŠKRLJ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ŠKRLJ društvo s ograničenom odgovornošću za trgovinu i usluge, OIB 19337184494, Dinka Novaka 3, 21450 Hvar</izvorni_sadrzaj>
    <derivirana_varijabla naziv="DomainObject.Predmet.ProtustrankaIDrugiAdressOIB_1">ŠKRLJ društvo s ograničenom odgovornošću za trgovinu i usluge, OIB 19337184494, Dinka Novaka 3,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ŠKRLJ društvo s ograničenom odgovornošću za trgovinu i usluge</item>
      <item>FINANCIJSKA AGENCIJA, RC SPLIT</item>
    </izvorni_sadrzaj>
    <derivirana_varijabla naziv="DomainObject.Predmet.SudioniciListNaziv_1">
      <item>ŠKRLJ društvo s ograničenom odgovornošću za trgovinu i usluge</item>
      <item>FINANCIJSKA AGENCIJA, RC SPLIT</item>
    </derivirana_varijabla>
  </DomainObject.Predmet.SudioniciListNaziv>
  <DomainObject.Predmet.SudioniciListAdressOIB>
    <izvorni_sadrzaj>
      <item>ŠKRLJ društvo s ograničenom odgovornošću za trgovinu i usluge, OIB 19337184494, Dinka Novaka 3,21450 Hvar</item>
      <item>FINANCIJSKA AGENCIJA, RC SPLIT, OIB 85821130368, Mažuranićevo šetalište 24 b,21000 Split</item>
    </izvorni_sadrzaj>
    <derivirana_varijabla naziv="DomainObject.Predmet.SudioniciListAdressOIB_1">
      <item>ŠKRLJ društvo s ograničenom odgovornošću za trgovinu i usluge, OIB 19337184494, Dinka Novaka 3,21450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19337184494</item>
      <item>, OIB 85821130368</item>
    </izvorni_sadrzaj>
    <derivirana_varijabla naziv="DomainObject.Predmet.SudioniciListNazivOIB_1">
      <item>, OIB 19337184494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638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2018-10-24T07:45:00Z</dcterms:created>
  <dc:creator>Marija Elez</dc:creator>
  <cp:lastModifiedBy>Marija Elez</cp:lastModifiedBy>
  <cp:lastPrinted>2018-10-24T07:44:00Z</cp:lastPrinted>
  <dcterms:modified xmlns:xsi="http://www.w3.org/2001/XMLSchema-instance" xsi:type="dcterms:W3CDTF">2018-10-24T07:46:00Z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275.docx)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