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56ab" w14:paraId="9be56ab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C36D4D">
        <w:t>4863/16-4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602213">
      <w:pPr>
        <w:jc w:val="both"/>
        <w:rPr>
          <w:lang w:val="hr-HR"/>
        </w:rPr>
      </w:pPr>
      <w:r w:rsidRPr="003C4FEF">
        <w:tab/>
      </w:r>
      <w:r w:rsidR="00C36D4D" w:rsidRPr="003C4FEF">
        <w:t xml:space="preserve">Trgovački sud u Zagrebu po sucu pojedincu Vesni Malenica kao stečajnom sucu po prijedlogu predlagatelja Financijska agencija, RC Zagreb, Podružnica Zagreb, </w:t>
      </w:r>
      <w:r w:rsidR="00C36D4D">
        <w:t xml:space="preserve">Nagodbeno vijeće ZG 03, </w:t>
      </w:r>
      <w:r w:rsidR="00C36D4D" w:rsidRPr="003C4FEF">
        <w:t xml:space="preserve">Zagreb, </w:t>
      </w:r>
      <w:r w:rsidR="00C36D4D">
        <w:t xml:space="preserve">Ilica 307, </w:t>
      </w:r>
      <w:r w:rsidR="00C36D4D" w:rsidRPr="003C4FEF">
        <w:t xml:space="preserve">OIB 85821130368, za </w:t>
      </w:r>
      <w:r w:rsidR="00C36D4D">
        <w:t>pokretanje</w:t>
      </w:r>
      <w:r w:rsidR="00C36D4D" w:rsidRPr="003C4FEF">
        <w:t xml:space="preserve"> stečajnog postupka nad dužnikom </w:t>
      </w:r>
      <w:r w:rsidR="00C36D4D" w:rsidRPr="00602213">
        <w:rPr>
          <w:lang w:val="hr-HR"/>
        </w:rPr>
        <w:t xml:space="preserve">M 2 d. o. o., Zagreb, Gustava Krkleca 5, OIB 21599159339, 21. prosinca 2016.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C36D4D">
        <w:rPr>
          <w:szCs w:val="24"/>
          <w:lang w:val="hr-HR"/>
        </w:rPr>
        <w:t xml:space="preserve">Samir Matijašević, Zagreb, Ivane Brlić Mažuranić 25, OIB </w:t>
      </w:r>
      <w:r w:rsidR="00C36D4D" w:rsidRPr="00C36D4D">
        <w:rPr>
          <w:szCs w:val="24"/>
          <w:lang w:val="hr-HR"/>
        </w:rPr>
        <w:t>90057507115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B8588F" w:rsidRPr="00602213">
        <w:rPr>
          <w:lang w:val="hr-HR"/>
        </w:rPr>
        <w:t>M 2 d. o. o., Zagreb, Gustava Krkleca 5, OIB 21599159339</w:t>
      </w:r>
      <w:r w:rsidR="003A7E7C">
        <w:t>,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B8588F">
        <w:rPr>
          <w:szCs w:val="24"/>
          <w:lang w:val="hr-HR"/>
        </w:rPr>
        <w:t xml:space="preserve">Samir Matijašević, Zagreb, Ivane Brlić Mažuranić 25, OIB </w:t>
      </w:r>
      <w:r w:rsidR="00B8588F" w:rsidRPr="00C36D4D">
        <w:rPr>
          <w:szCs w:val="24"/>
          <w:lang w:val="hr-HR"/>
        </w:rPr>
        <w:t>90057507115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B8588F">
        <w:rPr>
          <w:szCs w:val="24"/>
          <w:lang w:val="hr-HR"/>
        </w:rPr>
        <w:t>21</w:t>
      </w:r>
      <w:r w:rsidR="003A7E7C">
        <w:rPr>
          <w:szCs w:val="24"/>
          <w:lang w:val="hr-HR"/>
        </w:rPr>
        <w:t>. prosinac</w:t>
      </w:r>
      <w:r w:rsidR="00CE299A">
        <w:rPr>
          <w:szCs w:val="24"/>
          <w:lang w:val="hr-HR"/>
        </w:rPr>
        <w:t xml:space="preserve">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456D50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456D50" w:rsidP="00AB7A2F" w:rsidR="00456D5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56D50" w:rsidP="00995CE9" w:rsidR="00456D5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B25ED" w:rsidP="00CD4AA1" w:rsidR="00EB25ED" w:rsidRPr="00CC49D8">
      <w:pPr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C36D4D">
          <w:t>4863</w:t>
        </w:r>
        <w:r w:rsidR="003A7E7C">
          <w:t>/16</w:t>
        </w:r>
        <w:r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56D50" w:rsidRPr="00456D5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C0270"/>
    <w:rsid w:val="000E236E"/>
    <w:rsid w:val="00223E01"/>
    <w:rsid w:val="00240BDE"/>
    <w:rsid w:val="00283360"/>
    <w:rsid w:val="002B0F93"/>
    <w:rsid w:val="00341663"/>
    <w:rsid w:val="00376A05"/>
    <w:rsid w:val="003A7E7C"/>
    <w:rsid w:val="004339E0"/>
    <w:rsid w:val="00456D50"/>
    <w:rsid w:val="005F7050"/>
    <w:rsid w:val="00604B39"/>
    <w:rsid w:val="006A1AB6"/>
    <w:rsid w:val="006E68C9"/>
    <w:rsid w:val="0073599A"/>
    <w:rsid w:val="007B4FE6"/>
    <w:rsid w:val="007F7B83"/>
    <w:rsid w:val="0084225B"/>
    <w:rsid w:val="00876975"/>
    <w:rsid w:val="00916516"/>
    <w:rsid w:val="00924303"/>
    <w:rsid w:val="00AC3B2C"/>
    <w:rsid w:val="00AE2349"/>
    <w:rsid w:val="00B8588F"/>
    <w:rsid w:val="00BE45B0"/>
    <w:rsid w:val="00C075D0"/>
    <w:rsid w:val="00C36D4D"/>
    <w:rsid w:val="00C850D1"/>
    <w:rsid w:val="00CA3E9F"/>
    <w:rsid w:val="00CC49D8"/>
    <w:rsid w:val="00CD4AA1"/>
    <w:rsid w:val="00CE299A"/>
    <w:rsid w:val="00D85607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56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D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D5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D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D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56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D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D5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D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D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4863</izvorni_sadrzaj>
    <derivirana_varijabla naziv="DomainObject.Predmet.Broj_1">4863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St-4863/2016</izvorni_sadrzaj>
    <derivirana_varijabla naziv="DomainObject.Predmet.OznakaBroj_1">St-4863/2016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2, popravak i održavanje uredske opreme i tehnike, trgovina na veliko i malo, uvoz-izvoz, d.o.o. zastupanog po punomoćniku Samir Matijašević</izvorni_sadrzaj>
    <derivirana_varijabla naziv="DomainObject.Predmet.ProtustrankaFormated_1">  M 2, popravak i održavanje uredske opreme i tehnike, trgovina na veliko i malo, uvoz-izvoz, d.o.o. zastupanog po punomoćniku Samir Matijašević</derivirana_varijabla>
  </DomainObject.Predmet.ProtustrankaFormated>
  <DomainObject.Predmet.ProtustrankaFormatedOIB>
    <izvorni_sadrzaj>  M 2, popravak i održavanje uredske opreme i tehnike, trgovina na veliko i malo, uvoz-izvoz, d.o.o., OIB 21599159339 zastupanog po punomoćniku Samir Matijašević</izvorni_sadrzaj>
    <derivirana_varijabla naziv="DomainObject.Predmet.ProtustrankaFormatedOIB_1">  M 2, popravak i održavanje uredske opreme i tehnike, trgovina na veliko i malo, uvoz-izvoz, d.o.o., OIB 21599159339 zastupanog po punomoćniku Samir Matijašević</derivirana_varijabla>
  </DomainObject.Predmet.ProtustrankaFormatedOIB>
  <DomainObject.Predmet.ProtustrankaFormatedWithAdress>
    <izvorni_sadrzaj> M 2, popravak i održavanje uredske opreme i tehnike, trgovina na veliko i malo, uvoz-izvoz, d.o.o., Gustava Krkleca 5, 10000 Zagreb zastupanog po punomoćniku Samir Matijašević</izvorni_sadrzaj>
    <derivirana_varijabla naziv="DomainObject.Predmet.ProtustrankaFormatedWithAdress_1"> M 2, popravak i održavanje uredske opreme i tehnike, trgovina na veliko i malo, uvoz-izvoz, d.o.o., Gustava Krkleca 5, 10000 Zagreb zastupanog po punomoćniku Samir Matijašević</derivirana_varijabla>
  </DomainObject.Predmet.ProtustrankaFormatedWithAdress>
  <DomainObject.Predmet.ProtustrankaFormatedWithAdressOIB>
    <izvorni_sadrzaj> M 2, popravak i održavanje uredske opreme i tehnike, trgovina na veliko i malo, uvoz-izvoz, d.o.o., OIB 21599159339, Gustava Krkleca 5, 10000 Zagreb zastupanog po punomoćniku Samir Matijašević</izvorni_sadrzaj>
    <derivirana_varijabla naziv="DomainObject.Predmet.ProtustrankaFormatedWithAdressOIB_1"> M 2, popravak i održavanje uredske opreme i tehnike, trgovina na veliko i malo, uvoz-izvoz, d.o.o., OIB 21599159339, Gustava Krkleca 5, 10000 Zagreb zastupanog po punomoćniku Samir Matijašević</derivirana_varijabla>
  </DomainObject.Predmet.ProtustrankaFormatedWithAdressOIB>
  <DomainObject.Predmet.ProtustrankaWithAdress>
    <izvorni_sadrzaj>M 2, popravak i održavanje uredske opreme i tehnike, trgovina na veliko i malo, uvoz-izvoz, d.o.o. Gustava Krkleca 5, 10000 Zagreb</izvorni_sadrzaj>
    <derivirana_varijabla naziv="DomainObject.Predmet.ProtustrankaWithAdress_1">M 2, popravak i održavanje uredske opreme i tehnike, trgovina na veliko i malo, uvoz-izvoz, d.o.o. Gustava Krkleca 5, 10000 Zagreb</derivirana_varijabla>
  </DomainObject.Predmet.ProtustrankaWithAdress>
  <DomainObject.Predmet.ProtustrankaWithAdressOIB>
    <izvorni_sadrzaj>M 2, popravak i održavanje uredske opreme i tehnike, trgovina na veliko i malo, uvoz-izvoz, d.o.o., OIB 21599159339, Gustava Krkleca 5, 10000 Zagreb</izvorni_sadrzaj>
    <derivirana_varijabla naziv="DomainObject.Predmet.ProtustrankaWithAdressOIB_1">M 2, popravak i održavanje uredske opreme i tehnike, trgovina na veliko i malo, uvoz-izvoz, d.o.o., OIB 21599159339, Gustava Krkleca 5, 10000 Zagreb</derivirana_varijabla>
  </DomainObject.Predmet.ProtustrankaWithAdressOIB>
  <DomainObject.Predmet.ProtustrankaNazivFormated>
    <izvorni_sadrzaj>M 2, popravak i održavanje uredske opreme i tehnike, trgovina na veliko i malo, uvoz-izvoz, d.o.o.</izvorni_sadrzaj>
    <derivirana_varijabla naziv="DomainObject.Predmet.ProtustrankaNazivFormated_1">M 2, popravak i održavanje uredske opreme i tehnike, trgovina na veliko i malo, uvoz-izvoz, d.o.o.</derivirana_varijabla>
  </DomainObject.Predmet.ProtustrankaNazivFormated>
  <DomainObject.Predmet.ProtustrankaNazivFormatedOIB>
    <izvorni_sadrzaj>M 2, popravak i održavanje uredske opreme i tehnike, trgovina na veliko i malo, uvoz-izvoz, d.o.o., OIB 21599159339</izvorni_sadrzaj>
    <derivirana_varijabla naziv="DomainObject.Predmet.ProtustrankaNazivFormatedOIB_1">M 2, popravak i održavanje uredske opreme i tehnike, trgovina na veliko i malo, uvoz-izvoz, d.o.o., OIB 21599159339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Samir Matijašević</izvorni_sadrzaj>
    <derivirana_varijabla naziv="DomainObject.Predmet.StrankaFormated_1">  FINA Regionalni centar Zagreb; Samir Matijašević</derivirana_varijabla>
  </DomainObject.Predmet.StrankaFormated>
  <DomainObject.Predmet.StrankaFormatedOIB>
    <izvorni_sadrzaj>  FINA Regionalni centar Zagreb, OIB 85821130368; Samir Matijašević, OIB 90057507115</izvorni_sadrzaj>
    <derivirana_varijabla naziv="DomainObject.Predmet.StrankaFormatedOIB_1">  FINA Regionalni centar Zagreb, OIB 85821130368; Samir Matijašević, OIB 90057507115</derivirana_varijabla>
  </DomainObject.Predmet.StrankaFormatedOIB>
  <DomainObject.Predmet.StrankaFormatedWithAdress>
    <izvorni_sadrzaj> FINA Regionalni centar Zagreb, Trg svibanjskih žrtava 1995. 1, 10000 Zagreb; Samir Matijašević, Ivane Brlić-Mažuranić 25, 10000 Zagreb</izvorni_sadrzaj>
    <derivirana_varijabla naziv="DomainObject.Predmet.StrankaFormatedWithAdress_1"> FINA Regionalni centar Zagreb, Trg svibanjskih žrtava 1995. 1, 10000 Zagreb; Samir Matijašević, Ivane Brlić-Mažuranić 25, 10000 Zagreb</derivirana_varijabla>
  </DomainObject.Predmet.StrankaFormatedWithAdress>
  <DomainObject.Predmet.StrankaFormatedWithAdressOIB>
    <izvorni_sadrzaj> FINA Regionalni centar Zagreb, OIB 85821130368, Trg svibanjskih žrtava 1995. 1, 10000 Zagreb; Samir Matijašević, OIB 90057507115, Ivane Brlić-Mažuranić 25, 10000 Zagreb</izvorni_sadrzaj>
    <derivirana_varijabla naziv="DomainObject.Predmet.StrankaFormatedWithAdressOIB_1"> FINA Regionalni centar Zagreb, OIB 85821130368, Trg svibanjskih žrtava 1995. 1, 10000 Zagreb; Samir Matijašević, OIB 90057507115, Ivane Brlić-Mažuranić 25, 10000 Zagreb</derivirana_varijabla>
  </DomainObject.Predmet.StrankaFormatedWithAdressOIB>
  <DomainObject.Predmet.StrankaWithAdress>
    <izvorni_sadrzaj>FINA Regionalni centar Zagreb Trg svibanjskih žrtava 1995. 1,10000 Zagreb,Samir Matijašević Ivane Brlić-Mažuranić 25,10000 Zagreb</izvorni_sadrzaj>
    <derivirana_varijabla naziv="DomainObject.Predmet.StrankaWithAdress_1">FINA Regionalni centar Zagreb Trg svibanjskih žrtava 1995. 1,10000 Zagreb,Samir Matijašević Ivane Brlić-Mažuranić 25,10000 Zagreb</derivirana_varijabla>
  </DomainObject.Predmet.StrankaWithAdress>
  <DomainObject.Predmet.StrankaWithAdressOIB>
    <izvorni_sadrzaj>FINA Regionalni centar Zagreb, OIB 85821130368, Trg svibanjskih žrtava 1995. 1,10000 Zagreb,Samir Matijašević, OIB 90057507115, Ivane Brlić-Mažuranić 25,10000 Zagreb</izvorni_sadrzaj>
    <derivirana_varijabla naziv="DomainObject.Predmet.StrankaWithAdressOIB_1">FINA Regionalni centar Zagreb, OIB 85821130368, Trg svibanjskih žrtava 1995. 1,10000 Zagreb,Samir Matijašević, OIB 90057507115, Ivane Brlić-Mažuranić 25,10000 Zagreb</derivirana_varijabla>
  </DomainObject.Predmet.StrankaWithAdressOIB>
  <DomainObject.Predmet.StrankaNazivFormated>
    <izvorni_sadrzaj>FINA Regionalni centar Zagreb,Samir Matijašević</izvorni_sadrzaj>
    <derivirana_varijabla naziv="DomainObject.Predmet.StrankaNazivFormated_1">FINA Regionalni centar Zagreb,Samir Matijašević</derivirana_varijabla>
  </DomainObject.Predmet.StrankaNazivFormated>
  <DomainObject.Predmet.StrankaNazivFormatedOIB>
    <izvorni_sadrzaj>FINA Regionalni centar Zagreb, OIB 85821130368,Samir Matijašević, OIB 90057507115</izvorni_sadrzaj>
    <derivirana_varijabla naziv="DomainObject.Predmet.StrankaNazivFormatedOIB_1">FINA Regionalni centar Zagreb, OIB 85821130368,Samir Matijašević, OIB 90057507115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Samir Matijašević</item>
    </izvorni_sadrzaj>
    <derivirana_varijabla naziv="DomainObject.Predmet.StrankaListFormated_1">
      <item>FINA Regionalni centar Zagreb</item>
      <item>Samir Matijašević</item>
    </derivirana_varijabla>
  </DomainObject.Predmet.StrankaListFormated>
  <DomainObject.Predmet.StrankaListFormatedOIB>
    <izvorni_sadrzaj>
      <item>FINA Regionalni centar Zagreb, OIB 85821130368</item>
      <item>Samir Matijašević, OIB 90057507115</item>
    </izvorni_sadrzaj>
    <derivirana_varijabla naziv="DomainObject.Predmet.StrankaListFormatedOIB_1">
      <item>FINA Regionalni centar Zagreb, OIB 85821130368</item>
      <item>Samir Matijašević, OIB 90057507115</item>
    </derivirana_varijabla>
  </DomainObject.Predmet.StrankaListFormatedOIB>
  <DomainObject.Predmet.StrankaListFormatedWithAdress>
    <izvorni_sadrzaj>
      <item>FINA Regionalni centar Zagreb, Trg svibanjskih žrtava 1995. 1, 10000 Zagreb</item>
      <item>Samir Matijašević, Ivane Brlić-Mažuranić 25, 10000 Zagreb</item>
    </izvorni_sadrzaj>
    <derivirana_varijabla naziv="DomainObject.Predmet.StrankaListFormatedWithAdress_1">
      <item>FINA Regionalni centar Zagreb, Trg svibanjskih žrtava 1995. 1, 10000 Zagreb</item>
      <item>Samir Matijašević, Ivane Brlić-Mažuranić 25,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Samir Matijašević, OIB 90057507115, Ivane Brlić-Mažuranić 25, 10000 Zagreb</item>
    </izvorni_sadrzaj>
    <derivirana_varijabla naziv="DomainObject.Predmet.StrankaListFormatedWithAdressOIB_1">
      <item>FINA Regionalni centar Zagreb, OIB 85821130368, Trg svibanjskih žrtava 1995. 1, 10000 Zagreb</item>
      <item>Samir Matijašević, OIB 90057507115, Ivane Brlić-Mažuranić 25, 10000 Zagreb</item>
    </derivirana_varijabla>
  </DomainObject.Predmet.StrankaListFormatedWithAdressOIB>
  <DomainObject.Predmet.StrankaListNazivFormated>
    <izvorni_sadrzaj>
      <item>FINA Regionalni centar Zagreb</item>
      <item>Samir Matijašević</item>
    </izvorni_sadrzaj>
    <derivirana_varijabla naziv="DomainObject.Predmet.StrankaListNazivFormated_1">
      <item>FINA Regionalni centar Zagreb</item>
      <item>Samir Matijašević</item>
    </derivirana_varijabla>
  </DomainObject.Predmet.StrankaListNazivFormated>
  <DomainObject.Predmet.StrankaListNazivFormatedOIB>
    <izvorni_sadrzaj>
      <item>FINA Regionalni centar Zagreb, OIB 85821130368</item>
      <item>Samir Matijašević, OIB 90057507115</item>
    </izvorni_sadrzaj>
    <derivirana_varijabla naziv="DomainObject.Predmet.StrankaListNazivFormatedOIB_1">
      <item>FINA Regionalni centar Zagreb, OIB 85821130368</item>
      <item>Samir Matijašević, OIB 90057507115</item>
    </derivirana_varijabla>
  </DomainObject.Predmet.StrankaListNazivFormatedOIB>
  <DomainObject.Predmet.ProtuStrankaListFormated>
    <izvorni_sadrzaj>
      <item>M 2, popravak i održavanje uredske opreme i tehnike, trgovina na veliko i malo, uvoz-izvoz, d.o.o. zastupanog po punomoćniku Samir Matijašević</item>
    </izvorni_sadrzaj>
    <derivirana_varijabla naziv="DomainObject.Predmet.ProtuStrankaListFormated_1">
      <item>M 2, popravak i održavanje uredske opreme i tehnike, trgovina na veliko i malo, uvoz-izvoz, d.o.o. zastupanog po punomoćniku Samir Matijašević</item>
    </derivirana_varijabla>
  </DomainObject.Predmet.ProtuStrankaListFormated>
  <DomainObject.Predmet.ProtuStrankaListFormatedOIB>
    <izvorni_sadrzaj>
      <item>M 2, popravak i održavanje uredske opreme i tehnike, trgovina na veliko i malo, uvoz-izvoz, d.o.o., OIB 21599159339 zastupanog po punomoćniku Samir Matijašević</item>
    </izvorni_sadrzaj>
    <derivirana_varijabla naziv="DomainObject.Predmet.ProtuStrankaListFormatedOIB_1">
      <item>M 2, popravak i održavanje uredske opreme i tehnike, trgovina na veliko i malo, uvoz-izvoz, d.o.o., OIB 21599159339 zastupanog po punomoćniku Samir Matijašević</item>
    </derivirana_varijabla>
  </DomainObject.Predmet.ProtuStrankaListFormatedOIB>
  <DomainObject.Predmet.ProtuStrankaListFormatedWithAdress>
    <izvorni_sadrzaj>
      <item>M 2, popravak i održavanje uredske opreme i tehnike, trgovina na veliko i malo, uvoz-izvoz, d.o.o., Gustava Krkleca 5, 10000 Zagreb zastupanog po punomoćniku Samir Matijašević</item>
    </izvorni_sadrzaj>
    <derivirana_varijabla naziv="DomainObject.Predmet.ProtuStrankaListFormatedWithAdress_1">
      <item>M 2, popravak i održavanje uredske opreme i tehnike, trgovina na veliko i malo, uvoz-izvoz, d.o.o., Gustava Krkleca 5, 10000 Zagreb zastupanog po punomoćniku Samir Matijašević</item>
    </derivirana_varijabla>
  </DomainObject.Predmet.ProtuStrankaListFormatedWithAdress>
  <DomainObject.Predmet.ProtuStrankaListFormatedWithAdressOIB>
    <izvorni_sadrzaj>
      <item>M 2, popravak i održavanje uredske opreme i tehnike, trgovina na veliko i malo, uvoz-izvoz, d.o.o., OIB 21599159339, Gustava Krkleca 5, 10000 Zagreb zastupanog po punomoćniku Samir Matijašević</item>
    </izvorni_sadrzaj>
    <derivirana_varijabla naziv="DomainObject.Predmet.ProtuStrankaListFormatedWithAdressOIB_1">
      <item>M 2, popravak i održavanje uredske opreme i tehnike, trgovina na veliko i malo, uvoz-izvoz, d.o.o., OIB 21599159339, Gustava Krkleca 5, 10000 Zagreb zastupanog po punomoćniku Samir Matijašević</item>
    </derivirana_varijabla>
  </DomainObject.Predmet.ProtuStrankaListFormatedWithAdressOIB>
  <DomainObject.Predmet.ProtuStrankaListNazivFormated>
    <izvorni_sadrzaj>
      <item>M 2, popravak i održavanje uredske opreme i tehnike, trgovina na veliko i malo, uvoz-izvoz, d.o.o.</item>
    </izvorni_sadrzaj>
    <derivirana_varijabla naziv="DomainObject.Predmet.ProtuStrankaListNazivFormated_1">
      <item>M 2, popravak i održavanje uredske opreme i tehnike, trgovina na veliko i malo, uvoz-izvoz, d.o.o.</item>
    </derivirana_varijabla>
  </DomainObject.Predmet.ProtuStrankaListNazivFormated>
  <DomainObject.Predmet.ProtuStrankaListNazivFormatedOIB>
    <izvorni_sadrzaj>
      <item>M 2, popravak i održavanje uredske opreme i tehnike, trgovina na veliko i malo, uvoz-izvoz, d.o.o., OIB 21599159339</item>
    </izvorni_sadrzaj>
    <derivirana_varijabla naziv="DomainObject.Predmet.ProtuStrankaListNazivFormatedOIB_1">
      <item>M 2, popravak i održavanje uredske opreme i tehnike, trgovina na veliko i malo, uvoz-izvoz, d.o.o., OIB 21599159339</item>
    </derivirana_varijabla>
  </DomainObject.Predmet.ProtuStrankaListNazivFormatedOIB>
  <DomainObject.Predmet.OstaliListFormated>
    <izvorni_sadrzaj>
      <item>Samir Matijašević punomoćnik sudionika u postupku M 2, popravak i održavanje uredske opreme i tehnike, trgovina na veliko i malo, uvoz-izvoz, d.o.o.</item>
    </izvorni_sadrzaj>
    <derivirana_varijabla naziv="DomainObject.Predmet.OstaliListFormated_1">
      <item>Samir Matijašević punomoćnik sudionika u postupku M 2, popravak i održavanje uredske opreme i tehnike, trgovina na veliko i malo, uvoz-izvoz, d.o.o.</item>
    </derivirana_varijabla>
  </DomainObject.Predmet.OstaliListFormated>
  <DomainObject.Predmet.OstaliListFormatedOIB>
    <izvorni_sadrzaj>
      <item>Samir Matijašević, OIB 90057507115 punomoćnik sudionika u postupku M 2, popravak i održavanje uredske opreme i tehnike, trgovina na veliko i malo, uvoz-izvoz, d.o.o.</item>
    </izvorni_sadrzaj>
    <derivirana_varijabla naziv="DomainObject.Predmet.OstaliListFormatedOIB_1">
      <item>Samir Matijašević, OIB 90057507115 punomoćnik sudionika u postupku M 2, popravak i održavanje uredske opreme i tehnike, trgovina na veliko i malo, uvoz-izvoz, d.o.o.</item>
    </derivirana_varijabla>
  </DomainObject.Predmet.OstaliListFormatedOIB>
  <DomainObject.Predmet.OstaliListFormatedWithAdress>
    <izvorni_sadrzaj>
      <item>Samir Matijašević, Ivane Brlić-Mažuranić 25, 10000 Zagreb punomoćnik sudionika u postupku M 2, popravak i održavanje uredske opreme i tehnike, trgovina na veliko i malo, uvoz-izvoz, d.o.o.</item>
    </izvorni_sadrzaj>
    <derivirana_varijabla naziv="DomainObject.Predmet.OstaliListFormatedWithAdress_1">
      <item>Samir Matijašević, Ivane Brlić-Mažuranić 25, 10000 Zagreb punomoćnik sudionika u postupku M 2, popravak i održavanje uredske opreme i tehnike, trgovina na veliko i malo, uvoz-izvoz, d.o.o.</item>
    </derivirana_varijabla>
  </DomainObject.Predmet.OstaliListFormatedWithAdress>
  <DomainObject.Predmet.OstaliListFormatedWithAdressOIB>
    <izvorni_sadrzaj>
      <item>Samir Matijašević, OIB 90057507115, Ivane Brlić-Mažuranić 25, 10000 Zagreb punomoćnik sudionika u postupku M 2, popravak i održavanje uredske opreme i tehnike, trgovina na veliko i malo, uvoz-izvoz, d.o.o.</item>
    </izvorni_sadrzaj>
    <derivirana_varijabla naziv="DomainObject.Predmet.OstaliListFormatedWithAdressOIB_1">
      <item>Samir Matijašević, OIB 90057507115, Ivane Brlić-Mažuranić 25, 10000 Zagreb punomoćnik sudionika u postupku M 2, popravak i održavanje uredske opreme i tehnike, trgovina na veliko i malo, uvoz-izvoz, d.o.o.</item>
    </derivirana_varijabla>
  </DomainObject.Predmet.OstaliListFormatedWithAdressOIB>
  <DomainObject.Predmet.OstaliListNazivFormated>
    <izvorni_sadrzaj>
      <item>Samir Matijašević</item>
    </izvorni_sadrzaj>
    <derivirana_varijabla naziv="DomainObject.Predmet.OstaliListNazivFormated_1">
      <item>Samir Matijašević</item>
    </derivirana_varijabla>
  </DomainObject.Predmet.OstaliListNazivFormated>
  <DomainObject.Predmet.OstaliListNazivFormatedOIB>
    <izvorni_sadrzaj>
      <item>Samir Matijašević, OIB 90057507115</item>
    </izvorni_sadrzaj>
    <derivirana_varijabla naziv="DomainObject.Predmet.OstaliListNazivFormatedOIB_1">
      <item>Samir Matijašević, OIB 90057507115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2, popravak i održavanje uredske opreme i tehnike, trgovina na veliko i malo, uvoz-izvoz, d.o.o.</izvorni_sadrzaj>
    <derivirana_varijabla naziv="DomainObject.Predmet.ProtustrankaIDrugi_1">M 2, popravak i održavanje uredske opreme i tehnike, trgovina na veliko i malo, uvoz-izvoz,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 2, popravak i održavanje uredske opreme i tehnike, trgovina na veliko i malo, uvoz-izvoz, d.o.o., OIB 21599159339, Gustava Krkleca 5, 10000 Zagreb</izvorni_sadrzaj>
    <derivirana_varijabla naziv="DomainObject.Predmet.ProtustrankaIDrugiAdressOIB_1">M 2, popravak i održavanje uredske opreme i tehnike, trgovina na veliko i malo, uvoz-izvoz, d.o.o., OIB 21599159339, Gustava Krkleca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2, popravak i održavanje uredske opreme i tehnike, trgovina na veliko i malo, uvoz-izvoz, d.o.o.</item>
      <item>FINA Regionalni centar Zagreb</item>
      <item>Samir Matijašević</item>
      <item>Samir Matijašević</item>
    </izvorni_sadrzaj>
    <derivirana_varijabla naziv="DomainObject.Predmet.SudioniciListNaziv_1">
      <item>M 2, popravak i održavanje uredske opreme i tehnike, trgovina na veliko i malo, uvoz-izvoz, d.o.o.</item>
      <item>FINA Regionalni centar Zagreb</item>
      <item>Samir Matijašević</item>
      <item>Samir Matijašević</item>
    </derivirana_varijabla>
  </DomainObject.Predmet.SudioniciListNaziv>
  <DomainObject.Predmet.SudioniciListAdressOIB>
    <izvorni_sadrzaj>
      <item>M 2, popravak i održavanje uredske opreme i tehnike, trgovina na veliko i malo, uvoz-izvoz, d.o.o., OIB 21599159339, Gustava Krkleca 5,10000 Zagreb</item>
      <item>FINA Regionalni centar Zagreb, OIB 85821130368, Trg svibanjskih žrtava 1995. 1,10000 Zagreb</item>
      <item>Samir Matijašević, OIB 90057507115, Ivane Brlić-Mažuranić 25,10000 Zagreb</item>
      <item>Samir Matijašević, OIB 90057507115, Ivane Brlić-Mažuranić 25,10000 Zagreb</item>
    </izvorni_sadrzaj>
    <derivirana_varijabla naziv="DomainObject.Predmet.SudioniciListAdressOIB_1">
      <item>M 2, popravak i održavanje uredske opreme i tehnike, trgovina na veliko i malo, uvoz-izvoz, d.o.o., OIB 21599159339, Gustava Krkleca 5,10000 Zagreb</item>
      <item>FINA Regionalni centar Zagreb, OIB 85821130368, Trg svibanjskih žrtava 1995. 1,10000 Zagreb</item>
      <item>Samir Matijašević, OIB 90057507115, Ivane Brlić-Mažuranić 25,10000 Zagreb</item>
      <item>Samir Matijašević, OIB 90057507115, Ivane Brlić-Mažuranić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21599159339</item>
      <item>, OIB 85821130368</item>
      <item>, OIB 90057507115</item>
      <item>, OIB 90057507115</item>
    </izvorni_sadrzaj>
    <derivirana_varijabla naziv="DomainObject.Predmet.SudioniciListNazivOIB_1">
      <item>, OIB 21599159339</item>
      <item>, OIB 85821130368</item>
      <item>, OIB 90057507115</item>
      <item>, OIB 90057507115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481</properties:Words>
  <properties:Characters>2316</properties:Characters>
  <properties:Lines>56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2016-12-21T12:44:00Z</dcterms:created>
  <dc:creator>MINISTARSTVO PRAVOSUĐA</dc:creator>
  <cp:lastModifiedBy>Kristina Švajger</cp:lastModifiedBy>
  <cp:lastPrinted>2016-12-21T12:45:00Z</cp:lastPrinted>
  <dcterms:modified xmlns:xsi="http://www.w3.org/2001/XMLSchema-instance" xsi:type="dcterms:W3CDTF">2016-12-21T12:45:00Z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