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EF3C77">
        <w:t>1035</w:t>
      </w:r>
      <w:r w:rsidRPr="00EC13ED">
        <w:t>/1</w:t>
      </w:r>
      <w:r w:rsidR="002A31E8">
        <w:t>3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EF3C77" w:rsidP="00EF3C77" w:rsidR="00EF3C77" w:rsidRPr="00163AE5">
      <w:pPr>
        <w:jc w:val="both"/>
      </w:pPr>
      <w:r w:rsidRPr="00163AE5">
        <w:t xml:space="preserve">Pozivaju se zainteresirane osobe da u roku od petnaest dana predujme na prolazni depozit suda koji se vodi kod Hrvatske poštanske banke d.d. Zagreb broj </w:t>
      </w:r>
      <w:r w:rsidRPr="00163AE5">
        <w:rPr>
          <w:bCs/>
        </w:rPr>
        <w:t xml:space="preserve">HR59 2390 0011 3000 0270 3 </w:t>
      </w:r>
      <w:r w:rsidRPr="00163AE5">
        <w:t>iznos od 25.000,00 kn za pokriće troškova prethodnog i otvorenog stečajnog postupka, jer će se u suprotnome donijeti rješenje o istovremenom otvaranju i zaključenju stečajnog postupka nad dužnikom NEZAVISNA ISTARSKA TELEVIZIJA društvo s ograničenom odgovornošću za kulturne, sportske, zabavne i rekreacijske djelatnosti, izdavaštvo, tiskarstvo, istraživanje i razvoj, poslovne usluge i trgovinu Pazin (Grad Pazin), Trg Pod Lipom 1, OIB: 74447923242, MBS: 040001797.</w:t>
      </w:r>
    </w:p>
    <w:p w:rsidRDefault="00EF3C77" w:rsidP="004F5446" w:rsidR="0087307A">
      <w:r>
        <w:t xml:space="preserve"> </w:t>
      </w:r>
    </w:p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EF3C77">
        <w:t>1035</w:t>
      </w:r>
      <w:r w:rsidRPr="00EC13ED">
        <w:t>/1</w:t>
      </w:r>
      <w:r w:rsidR="002A31E8">
        <w:t>3</w:t>
      </w:r>
      <w:r w:rsidRPr="00EC13ED">
        <w:t xml:space="preserve"> od </w:t>
      </w:r>
      <w:r w:rsidR="00EF3C77">
        <w:t>25</w:t>
      </w:r>
      <w:r w:rsidR="00324BD9">
        <w:t>.</w:t>
      </w:r>
      <w:r w:rsidR="002A31E8">
        <w:t>2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EF3C77">
        <w:t>25</w:t>
      </w:r>
      <w:r w:rsidR="006425F5">
        <w:t>.</w:t>
      </w:r>
      <w:r w:rsidR="00872712">
        <w:t>2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6D5BAF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7E9B"/>
    <w:rsid w:val="00EE1884"/>
    <w:rsid w:val="00EF3C77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5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B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B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B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B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D5BAF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6D5BAF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6D5BAF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D5BAF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6D5BAF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25. veljače 2015.</izvorni_sadrzaj>
    <derivirana_varijabla naziv="DomainObject.DatumDonosenjaOdluke_1">25.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St-1035/2013</izvorni_sadrzaj>
    <derivirana_varijabla naziv="DomainObject.Predmet.OznakaBroj_1">St-1035/2013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NEZAVISNA ISTARSKA TELEVIZIJA d.o.o.  Pazin</izvorni_sadrzaj>
    <derivirana_varijabla naziv="DomainObject.Predmet.ProtustrankaFormated_1">  NEZAVISNA ISTARSKA TELEVIZIJA d.o.o.  Pazin</derivirana_varijabla>
  </DomainObject.Predmet.ProtustrankaFormated>
  <DomainObject.Predmet.ProtustrankaFormatedOIB>
    <izvorni_sadrzaj>  NEZAVISNA ISTARSKA TELEVIZIJA d.o.o.  Pazin, OIB 74447923242</izvorni_sadrzaj>
    <derivirana_varijabla naziv="DomainObject.Predmet.ProtustrankaFormatedOIB_1">  NEZAVISNA ISTARSKA TELEVIZIJA d.o.o.  Pazin, OIB 74447923242</derivirana_varijabla>
  </DomainObject.Predmet.ProtustrankaFormatedOIB>
  <DomainObject.Predmet.ProtustrankaFormatedWithAdress>
    <izvorni_sadrzaj> NEZAVISNA ISTARSKA TELEVIZIJA d.o.o.  Pazin, Trg pod Lipom 1, 52 000 Pazin</izvorni_sadrzaj>
    <derivirana_varijabla naziv="DomainObject.Predmet.ProtustrankaFormatedWithAdress_1"> NEZAVISNA ISTARSKA TELEVIZIJA d.o.o.  Pazin, Trg pod Lipom 1, 52 000 Pazin</derivirana_varijabla>
  </DomainObject.Predmet.ProtustrankaFormatedWithAdress>
  <DomainObject.Predmet.ProtustrankaFormatedWithAdressOIB>
    <izvorni_sadrzaj> NEZAVISNA ISTARSKA TELEVIZIJA d.o.o.  Pazin, OIB 74447923242, Trg pod Lipom 1, 52 000 Pazin</izvorni_sadrzaj>
    <derivirana_varijabla naziv="DomainObject.Predmet.ProtustrankaFormatedWithAdressOIB_1"> NEZAVISNA ISTARSKA TELEVIZIJA d.o.o.  Pazin, OIB 74447923242, Trg pod Lipom 1, 52 000 Pazin</derivirana_varijabla>
  </DomainObject.Predmet.ProtustrankaFormatedWithAdressOIB>
  <DomainObject.Predmet.ProtustrankaWithAdress>
    <izvorni_sadrzaj>NEZAVISNA ISTARSKA TELEVIZIJA d.o.o.  Pazin Trg pod Lipom 1, 52 000 Pazin</izvorni_sadrzaj>
    <derivirana_varijabla naziv="DomainObject.Predmet.ProtustrankaWithAdress_1">NEZAVISNA ISTARSKA TELEVIZIJA d.o.o.  Pazin Trg pod Lipom 1, 52 000 Pazin</derivirana_varijabla>
  </DomainObject.Predmet.ProtustrankaWithAdress>
  <DomainObject.Predmet.ProtustrankaWithAdressOIB>
    <izvorni_sadrzaj>NEZAVISNA ISTARSKA TELEVIZIJA d.o.o.  Pazin, OIB 74447923242, Trg pod Lipom 1, 52 000 Pazin</izvorni_sadrzaj>
    <derivirana_varijabla naziv="DomainObject.Predmet.ProtustrankaWithAdressOIB_1">NEZAVISNA ISTARSKA TELEVIZIJA d.o.o.  Pazin, OIB 74447923242, Trg pod Lipom 1, 52 000 Pazin</derivirana_varijabla>
  </DomainObject.Predmet.ProtustrankaWithAdressOIB>
  <DomainObject.Predmet.ProtustrankaNazivFormated>
    <izvorni_sadrzaj>NEZAVISNA ISTARSKA TELEVIZIJA d.o.o.  Pazin</izvorni_sadrzaj>
    <derivirana_varijabla naziv="DomainObject.Predmet.ProtustrankaNazivFormated_1">NEZAVISNA ISTARSKA TELEVIZIJA d.o.o.  Pazin</derivirana_varijabla>
  </DomainObject.Predmet.ProtustrankaNazivFormated>
  <DomainObject.Predmet.ProtustrankaNazivFormatedOIB>
    <izvorni_sadrzaj>NEZAVISNA ISTARSKA TELEVIZIJA d.o.o.  Pazin, OIB 74447923242</izvorni_sadrzaj>
    <derivirana_varijabla naziv="DomainObject.Predmet.ProtustrankaNazivFormatedOIB_1">NEZAVISNA ISTARSKA TELEVIZIJA d.o.o.  Pazin, OIB 74447923242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NEZAVISNA ISTARSKA TELEVIZIJA d.o.o.  Pazin</item>
    </izvorni_sadrzaj>
    <derivirana_varijabla naziv="DomainObject.Predmet.ProtuStrankaListFormated_1">
      <item>NEZAVISNA ISTARSKA TELEVIZIJA d.o.o.  Pazin</item>
    </derivirana_varijabla>
  </DomainObject.Predmet.ProtuStrankaListFormated>
  <DomainObject.Predmet.ProtuStrankaListFormatedOIB>
    <izvorni_sadrzaj>
      <item>NEZAVISNA ISTARSKA TELEVIZIJA d.o.o.  Pazin, OIB 74447923242</item>
    </izvorni_sadrzaj>
    <derivirana_varijabla naziv="DomainObject.Predmet.ProtuStrankaListFormatedOIB_1">
      <item>NEZAVISNA ISTARSKA TELEVIZIJA d.o.o.  Pazin, OIB 74447923242</item>
    </derivirana_varijabla>
  </DomainObject.Predmet.ProtuStrankaListFormatedOIB>
  <DomainObject.Predmet.ProtuStrankaListFormatedWithAdress>
    <izvorni_sadrzaj>
      <item>NEZAVISNA ISTARSKA TELEVIZIJA d.o.o.  Pazin, Trg pod Lipom 1, 52 000 Pazin</item>
    </izvorni_sadrzaj>
    <derivirana_varijabla naziv="DomainObject.Predmet.ProtuStrankaListFormatedWithAdress_1">
      <item>NEZAVISNA ISTARSKA TELEVIZIJA d.o.o.  Pazin, Trg pod Lipom 1, 52 000 Pazin</item>
    </derivirana_varijabla>
  </DomainObject.Predmet.ProtuStrankaListFormatedWithAdress>
  <DomainObject.Predmet.ProtuStrankaListFormatedWithAdressOIB>
    <izvorni_sadrzaj>
      <item>NEZAVISNA ISTARSKA TELEVIZIJA d.o.o.  Pazin, OIB 74447923242, Trg pod Lipom 1, 52 000 Pazin</item>
    </izvorni_sadrzaj>
    <derivirana_varijabla naziv="DomainObject.Predmet.ProtuStrankaListFormatedWithAdressOIB_1">
      <item>NEZAVISNA ISTARSKA TELEVIZIJA d.o.o.  Pazin, OIB 74447923242, Trg pod Lipom 1, 52 000 Pazin</item>
    </derivirana_varijabla>
  </DomainObject.Predmet.ProtuStrankaListFormatedWithAdressOIB>
  <DomainObject.Predmet.ProtuStrankaListNazivFormated>
    <izvorni_sadrzaj>
      <item>NEZAVISNA ISTARSKA TELEVIZIJA d.o.o.  Pazin</item>
    </izvorni_sadrzaj>
    <derivirana_varijabla naziv="DomainObject.Predmet.ProtuStrankaListNazivFormated_1">
      <item>NEZAVISNA ISTARSKA TELEVIZIJA d.o.o.  Pazin</item>
    </derivirana_varijabla>
  </DomainObject.Predmet.ProtuStrankaListNazivFormated>
  <DomainObject.Predmet.ProtuStrankaListNazivFormatedOIB>
    <izvorni_sadrzaj>
      <item>NEZAVISNA ISTARSKA TELEVIZIJA d.o.o.  Pazin, OIB 74447923242</item>
    </izvorni_sadrzaj>
    <derivirana_varijabla naziv="DomainObject.Predmet.ProtuStrankaListNazivFormatedOIB_1">
      <item>NEZAVISNA ISTARSKA TELEVIZIJA d.o.o.  Pazin, OIB 74447923242</item>
    </derivirana_varijabla>
  </DomainObject.Predmet.ProtuStrankaListNazivFormatedOIB>
  <DomainObject.Predmet.OstaliListFormated>
    <izvorni_sadrzaj>
      <item>Kristijan Mijandrušić</item>
    </izvorni_sadrzaj>
    <derivirana_varijabla naziv="DomainObject.Predmet.OstaliListFormated_1">
      <item>Kristijan Mijandrušić</item>
    </derivirana_varijabla>
  </DomainObject.Predmet.OstaliListFormated>
  <DomainObject.Predmet.OstaliListFormatedOIB>
    <izvorni_sadrzaj>
      <item>Kristijan Mijandrušić, OIB 96007816779</item>
    </izvorni_sadrzaj>
    <derivirana_varijabla naziv="DomainObject.Predmet.OstaliListFormatedOIB_1">
      <item>Kristijan Mijandrušić, OIB 96007816779</item>
    </derivirana_varijabla>
  </DomainObject.Predmet.OstaliListFormatedOIB>
  <DomainObject.Predmet.OstaliListFormatedWithAdress>
    <izvorni_sadrzaj>
      <item>Kristijan Mijandrušić, Stari trg 7, 52000 Pazin</item>
    </izvorni_sadrzaj>
    <derivirana_varijabla naziv="DomainObject.Predmet.OstaliListFormatedWithAdress_1">
      <item>Kristijan Mijandrušić, Stari trg 7, 52000 Pazin</item>
    </derivirana_varijabla>
  </DomainObject.Predmet.OstaliListFormatedWithAdress>
  <DomainObject.Predmet.OstaliListFormatedWithAdressOIB>
    <izvorni_sadrzaj>
      <item>Kristijan Mijandrušić, OIB 96007816779, Stari trg 7, 52000 Pazin</item>
    </izvorni_sadrzaj>
    <derivirana_varijabla naziv="DomainObject.Predmet.OstaliListFormatedWithAdressOIB_1">
      <item>Kristijan Mijandrušić, OIB 96007816779, Stari trg 7, 52000 Pazin</item>
    </derivirana_varijabla>
  </DomainObject.Predmet.OstaliListFormatedWithAdressOIB>
  <DomainObject.Predmet.OstaliListNazivFormated>
    <izvorni_sadrzaj>
      <item>Kristijan Mijandrušić</item>
    </izvorni_sadrzaj>
    <derivirana_varijabla naziv="DomainObject.Predmet.OstaliListNazivFormated_1">
      <item>Kristijan Mijandrušić</item>
    </derivirana_varijabla>
  </DomainObject.Predmet.OstaliListNazivFormated>
  <DomainObject.Predmet.OstaliListNazivFormatedOIB>
    <izvorni_sadrzaj>
      <item>Kristijan Mijandrušić, OIB 96007816779</item>
    </izvorni_sadrzaj>
    <derivirana_varijabla naziv="DomainObject.Predmet.OstaliListNazivFormatedOIB_1"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2015.</izvorni_sadrzaj>
    <derivirana_varijabla naziv="DomainObject.Datum_1">25. veljače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NEZAVISNA ISTARSKA TELEVIZIJA d.o.o.  Pazin</izvorni_sadrzaj>
    <derivirana_varijabla naziv="DomainObject.Predmet.ProtustrankaIDrugi_1">NEZAVISNA ISTARSKA TELEVIZIJA d.o.o.  Pazin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NEZAVISNA ISTARSKA TELEVIZIJA d.o.o.  Pazin, OIB 74447923242, Trg pod Lipom 1, 52 000 Pazin</izvorni_sadrzaj>
    <derivirana_varijabla naziv="DomainObject.Predmet.ProtustrankaIDrugiAdressOIB_1">NEZAVISNA ISTARSKA TELEVIZIJA d.o.o.  Pazin, OIB 74447923242, Trg pod Lipom 1,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NEZAVISNA ISTARSKA TELEVIZIJA d.o.o.  Pazin</item>
      <item>Kristijan Mijandrušić</item>
    </izvorni_sadrzaj>
    <derivirana_varijabla naziv="DomainObject.Predmet.SudioniciListNaziv_1">
      <item>FINA  Pula</item>
      <item>NEZAVISNA ISTARSKA TELEVIZIJA d.o.o.  Pazin</item>
      <item>Kristijan Mijandrušić</item>
    </derivirana_varijabla>
  </DomainObject.Predmet.SudioniciListNaziv>
  <DomainObject.Predmet.SudioniciListAdressOIB>
    <izvorni_sadrzaj>
      <item>FINA  Pula, OIB 85821130368, Giardini 5,52 100 Pula</item>
      <item>NEZAVISNA ISTARSKA TELEVIZIJA d.o.o.  Pazin, OIB 74447923242, Trg pod Lipom 1,52 000 Pazin</item>
      <item>Kristijan Mijandrušić, OIB 96007816779, Stari trg 7,52000 Pazin</item>
    </izvorni_sadrzaj>
    <derivirana_varijabla naziv="DomainObject.Predmet.SudioniciListAdressOIB_1">
      <item>FINA  Pula, OIB 85821130368, Giardini 5,52 100 Pula</item>
      <item>NEZAVISNA ISTARSKA TELEVIZIJA d.o.o.  Pazin, OIB 74447923242, Trg pod Lipom 1,52 000 Pazin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74447923242</item>
      <item>, OIB 96007816779</item>
    </izvorni_sadrzaj>
    <derivirana_varijabla naziv="DomainObject.Predmet.SudioniciListNazivOIB_1">
      <item>, OIB 85821130368</item>
      <item>, OIB 74447923242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B3D86-F92E-4AB8-BFBD-9DBB76F58849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159</properties:Words>
  <properties:Characters>885</properties:Characters>
  <properties:Lines>65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2015-02-25T09:43:00Z</dcterms:created>
  <dc:creator>vjelenovic</dc:creator>
  <cp:lastModifiedBy>docx4j</cp:lastModifiedBy>
  <cp:lastPrinted>2015-02-25T09:43:00Z</cp:lastPrinted>
  <dcterms:modified xmlns:xsi="http://www.w3.org/2001/XMLSchema-instance" xsi:type="dcterms:W3CDTF">2015-02-25T09:50:00Z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