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3c2d" w14:paraId="9cf3c2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B7E9B">
        <w:t>5</w:t>
      </w:r>
      <w:r w:rsidR="00141B1E">
        <w:t>558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41B1E" w:rsidR="00141B1E">
      <w:pPr>
        <w:jc w:val="both"/>
      </w:pPr>
      <w:r>
        <w:t xml:space="preserve">I           Za dužnika </w:t>
      </w:r>
      <w:r w:rsidR="00141B1E">
        <w:t>GALOPSKI KLUB "STARI GLOG"  d.o.o. Stari Glog 43, Stari Glog  OIB 07512658130.</w:t>
      </w:r>
    </w:p>
    <w:p w:rsidRDefault="000A3ADF" w:rsidP="00141B1E" w:rsidR="000A3ADF">
      <w:pPr>
        <w:jc w:val="both"/>
      </w:pPr>
    </w:p>
    <w:p w:rsidRDefault="00361F1A" w:rsidP="005078D8" w:rsidR="00361F1A">
      <w:pPr>
        <w:ind w:firstLine="708"/>
        <w:jc w:val="both"/>
      </w:pPr>
      <w:r>
        <w:t xml:space="preserve">II         Iznos duga evidentiran na temelju neizvršenih osnova za plaćanje je </w:t>
      </w:r>
      <w:r w:rsidR="00141B1E">
        <w:t>10.862,43</w:t>
      </w:r>
      <w:r w:rsidR="00F36893">
        <w:t xml:space="preserve"> kn.</w:t>
      </w:r>
    </w:p>
    <w:p w:rsidRDefault="00361F1A" w:rsidP="00361F1A" w:rsidR="00361F1A">
      <w:pPr>
        <w:ind w:left="360"/>
      </w:pPr>
    </w:p>
    <w:p w:rsidRDefault="00361F1A" w:rsidP="005078D8" w:rsidR="00361F1A">
      <w:pPr>
        <w:ind w:firstLine="708"/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5078D8" w:rsidR="00361F1A">
      <w:pPr>
        <w:ind w:firstLine="708"/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5078D8" w:rsidR="00361F1A">
      <w:pPr>
        <w:ind w:firstLine="708"/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45509B" w:rsidR="0045509B" w:rsidRPr="003D78D9">
      <w:pPr>
        <w:ind w:left="4956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45509B" w:rsidRPr="003D78D9">
        <w:t xml:space="preserve">SUDAC: </w:t>
      </w:r>
    </w:p>
    <w:p w:rsidRDefault="0045509B" w:rsidP="00CF23FE" w:rsidR="0045509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5509B" w:rsidP="00CF23FE" w:rsidR="0045509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509B" w:rsidP="00CF23FE" w:rsidR="0045509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C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0C38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60C3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60C3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60C3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60C3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St-5558/2015</izvorni_sadrzaj>
    <derivirana_varijabla naziv="DomainObject.Predmet.OznakaBroj_1">St-5558/2015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STARI GLOG</izvorni_sadrzaj>
    <derivirana_varijabla naziv="DomainObject.Predmet.ProtustrankaFormated_1">  Galopski klub STARI GLOG</derivirana_varijabla>
  </DomainObject.Predmet.ProtustrankaFormated>
  <DomainObject.Predmet.ProtustrankaFormatedOIB>
    <izvorni_sadrzaj>  Galopski klub STARI GLOG, OIB 07512658130</izvorni_sadrzaj>
    <derivirana_varijabla naziv="DomainObject.Predmet.ProtustrankaFormatedOIB_1">  Galopski klub STARI GLOG, OIB 07512658130</derivirana_varijabla>
  </DomainObject.Predmet.ProtustrankaFormatedOIB>
  <DomainObject.Predmet.ProtustrankaFormatedWithAdress>
    <izvorni_sadrzaj> Galopski klub STARI GLOG, Stari Glog 43, 10343 Stari Glog</izvorni_sadrzaj>
    <derivirana_varijabla naziv="DomainObject.Predmet.ProtustrankaFormatedWithAdress_1"> Galopski klub STARI GLOG, Stari Glog 43, 10343 Stari Glog</derivirana_varijabla>
  </DomainObject.Predmet.ProtustrankaFormatedWithAdress>
  <DomainObject.Predmet.ProtustrankaFormatedWithAdressOIB>
    <izvorni_sadrzaj> Galopski klub STARI GLOG, OIB 07512658130, Stari Glog 43, 10343 Stari Glog</izvorni_sadrzaj>
    <derivirana_varijabla naziv="DomainObject.Predmet.ProtustrankaFormatedWithAdressOIB_1"> Galopski klub STARI GLOG, OIB 07512658130, Stari Glog 43, 10343 Stari Glog</derivirana_varijabla>
  </DomainObject.Predmet.ProtustrankaFormatedWithAdressOIB>
  <DomainObject.Predmet.ProtustrankaWithAdress>
    <izvorni_sadrzaj>Galopski klub STARI GLOG Stari Glog 43, 10343 Stari Glog</izvorni_sadrzaj>
    <derivirana_varijabla naziv="DomainObject.Predmet.ProtustrankaWithAdress_1">Galopski klub STARI GLOG Stari Glog 43, 10343 Stari Glog</derivirana_varijabla>
  </DomainObject.Predmet.ProtustrankaWithAdress>
  <DomainObject.Predmet.ProtustrankaWithAdressOIB>
    <izvorni_sadrzaj>Galopski klub STARI GLOG, OIB 07512658130, Stari Glog 43, 10343 Stari Glog</izvorni_sadrzaj>
    <derivirana_varijabla naziv="DomainObject.Predmet.ProtustrankaWithAdressOIB_1">Galopski klub STARI GLOG, OIB 07512658130, Stari Glog 43, 10343 Stari Glog</derivirana_varijabla>
  </DomainObject.Predmet.ProtustrankaWithAdressOIB>
  <DomainObject.Predmet.ProtustrankaNazivFormated>
    <izvorni_sadrzaj>Galopski klub STARI GLOG</izvorni_sadrzaj>
    <derivirana_varijabla naziv="DomainObject.Predmet.ProtustrankaNazivFormated_1">Galopski klub STARI GLOG</derivirana_varijabla>
  </DomainObject.Predmet.ProtustrankaNazivFormated>
  <DomainObject.Predmet.ProtustrankaNazivFormatedOIB>
    <izvorni_sadrzaj>Galopski klub STARI GLOG, OIB 07512658130</izvorni_sadrzaj>
    <derivirana_varijabla naziv="DomainObject.Predmet.ProtustrankaNazivFormatedOIB_1">Galopski klub STARI GLOG, OIB 07512658130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Galopski klub STARI GLOG</item>
    </izvorni_sadrzaj>
    <derivirana_varijabla naziv="DomainObject.Predmet.ProtuStrankaListFormated_1">
      <item>Galopski klub STARI GLOG</item>
    </derivirana_varijabla>
  </DomainObject.Predmet.ProtuStrankaListFormated>
  <DomainObject.Predmet.ProtuStrankaListFormatedOIB>
    <izvorni_sadrzaj>
      <item>Galopski klub STARI GLOG, OIB 07512658130</item>
    </izvorni_sadrzaj>
    <derivirana_varijabla naziv="DomainObject.Predmet.ProtuStrankaListFormatedOIB_1">
      <item>Galopski klub STARI GLOG, OIB 07512658130</item>
    </derivirana_varijabla>
  </DomainObject.Predmet.ProtuStrankaListFormatedOIB>
  <DomainObject.Predmet.ProtuStrankaListFormatedWithAdress>
    <izvorni_sadrzaj>
      <item>Galopski klub STARI GLOG, Stari Glog 43, 10343 Stari Glog</item>
    </izvorni_sadrzaj>
    <derivirana_varijabla naziv="DomainObject.Predmet.ProtuStrankaListFormatedWithAdress_1">
      <item>Galopski klub STARI GLOG, Stari Glog 43, 10343 Stari Glog</item>
    </derivirana_varijabla>
  </DomainObject.Predmet.ProtuStrankaListFormatedWithAdress>
  <DomainObject.Predmet.ProtuStrankaListFormatedWithAdressOIB>
    <izvorni_sadrzaj>
      <item>Galopski klub STARI GLOG, OIB 07512658130, Stari Glog 43, 10343 Stari Glog</item>
    </izvorni_sadrzaj>
    <derivirana_varijabla naziv="DomainObject.Predmet.ProtuStrankaListFormatedWithAdressOIB_1">
      <item>Galopski klub STARI GLOG, OIB 07512658130, Stari Glog 43, 10343 Stari Glog</item>
    </derivirana_varijabla>
  </DomainObject.Predmet.ProtuStrankaListFormatedWithAdressOIB>
  <DomainObject.Predmet.ProtuStrankaListNazivFormated>
    <izvorni_sadrzaj>
      <item>Galopski klub STARI GLOG</item>
    </izvorni_sadrzaj>
    <derivirana_varijabla naziv="DomainObject.Predmet.ProtuStrankaListNazivFormated_1">
      <item>Galopski klub STARI GLOG</item>
    </derivirana_varijabla>
  </DomainObject.Predmet.ProtuStrankaListNazivFormated>
  <DomainObject.Predmet.ProtuStrankaListNazivFormatedOIB>
    <izvorni_sadrzaj>
      <item>Galopski klub STARI GLOG, OIB 07512658130</item>
    </izvorni_sadrzaj>
    <derivirana_varijabla naziv="DomainObject.Predmet.ProtuStrankaListNazivFormatedOIB_1">
      <item>Galopski klub STARI GLOG, OIB 07512658130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Galopski klub STARI GLOG</izvorni_sadrzaj>
    <derivirana_varijabla naziv="DomainObject.Predmet.ProtustrankaIDrugi_1">Galopski klub STARI GLOG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Galopski klub STARI GLOG, OIB 07512658130, Stari Glog 43, 10343 Stari Glog</izvorni_sadrzaj>
    <derivirana_varijabla naziv="DomainObject.Predmet.ProtustrankaIDrugiAdressOIB_1">Galopski klub STARI GLOG, OIB 07512658130, Stari Glog 43, 10343 Stari Glog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Galopski klub STARI GLOG</item>
    </izvorni_sadrzaj>
    <derivirana_varijabla naziv="DomainObject.Predmet.SudioniciListNaziv_1">
      <item>FINA Regionalni centar Zagreb</item>
      <item>Galopski klub STARI GLOG</item>
    </derivirana_varijabla>
  </DomainObject.Predmet.SudioniciListNaziv>
  <DomainObject.Predmet.SudioniciListAdressOIB>
    <izvorni_sadrzaj>
      <item>FINA Regionalni centar Zagreb, OIB 85821130368, Trg svibanjskih žrtava 1995. 1,10000 Zagreb</item>
      <item>Galopski klub STARI GLOG, OIB 07512658130, Stari Glog 43,10343 Stari Glog</item>
    </izvorni_sadrzaj>
    <derivirana_varijabla naziv="DomainObject.Predmet.SudioniciListAdressOIB_1">
      <item>FINA Regionalni centar Zagreb, OIB 85821130368, Trg svibanjskih žrtava 1995. 1,10000 Zagreb</item>
      <item>Galopski klub STARI GLOG, OIB 07512658130, Stari Glog 43,10343 Stari Glog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07512658130</item>
    </izvorni_sadrzaj>
    <derivirana_varijabla naziv="DomainObject.Predmet.SudioniciListNazivOIB_1">
      <item>, OIB 85821130368</item>
      <item>, OIB 07512658130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B079D-237E-457D-9C69-DBBADC348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1327</properties:Characters>
  <properties:Lines>57</properties:Lines>
  <properties:Paragraphs>18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2016-01-20T10:46:00Z</cp:lastPrinted>
  <dcterms:modified xmlns:xsi="http://www.w3.org/2001/XMLSchema-instance" xsi:type="dcterms:W3CDTF">2016-01-20T12:23:00Z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