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a98c" w14:paraId="60fa98c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7F03F0" w:rsidRPr="007F03F0">
        <w:rPr>
          <w:b/>
          <w:sz w:val="24"/>
        </w:rPr>
        <w:t>MATIN-PRODUKT j.d.o.o.</w:t>
      </w:r>
      <w:r w:rsidRPr="003D5956">
        <w:rPr>
          <w:b/>
          <w:sz w:val="24"/>
        </w:rPr>
        <w:t xml:space="preserve">, </w:t>
      </w:r>
      <w:proofErr w:type="spellStart"/>
      <w:r w:rsidR="007F03F0" w:rsidRPr="007F03F0">
        <w:rPr>
          <w:b/>
          <w:sz w:val="24"/>
        </w:rPr>
        <w:t>Kuševac</w:t>
      </w:r>
      <w:proofErr w:type="spellEnd"/>
      <w:r w:rsidRPr="003D5956">
        <w:rPr>
          <w:b/>
          <w:sz w:val="24"/>
        </w:rPr>
        <w:t xml:space="preserve">, </w:t>
      </w:r>
      <w:r w:rsidR="007F03F0" w:rsidRPr="007F03F0">
        <w:rPr>
          <w:b/>
          <w:sz w:val="24"/>
        </w:rPr>
        <w:t>Ante Starčevića 88</w:t>
      </w:r>
      <w:r w:rsidRPr="003D5956">
        <w:rPr>
          <w:b/>
          <w:sz w:val="24"/>
        </w:rPr>
        <w:t xml:space="preserve">, MBS: </w:t>
      </w:r>
      <w:r w:rsidR="007F03F0" w:rsidRPr="007F03F0">
        <w:rPr>
          <w:b/>
          <w:sz w:val="24"/>
        </w:rPr>
        <w:t>030129314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7F03F0" w:rsidRPr="007F03F0">
        <w:rPr>
          <w:b/>
          <w:sz w:val="24"/>
        </w:rPr>
        <w:t>71127108853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7F03F0" w:rsidRPr="007F03F0">
        <w:rPr>
          <w:b/>
        </w:rPr>
        <w:t>Slobodan Matin, OIB: 14158560222</w:t>
      </w:r>
      <w:r w:rsidRPr="00754992">
        <w:rPr>
          <w:b/>
        </w:rPr>
        <w:t xml:space="preserve">, </w:t>
      </w:r>
      <w:proofErr w:type="spellStart"/>
      <w:r w:rsidR="007F03F0" w:rsidRPr="007F03F0">
        <w:rPr>
          <w:b/>
        </w:rPr>
        <w:t>Kuševac</w:t>
      </w:r>
      <w:proofErr w:type="spellEnd"/>
      <w:r w:rsidR="007F03F0" w:rsidRPr="007F03F0">
        <w:rPr>
          <w:b/>
        </w:rPr>
        <w:t>, Ante Starčevića 88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7F03F0">
        <w:rPr>
          <w:b/>
        </w:rPr>
        <w:t xml:space="preserve">MATIN-PRODUKT j.d.o.o., </w:t>
      </w:r>
      <w:proofErr w:type="spellStart"/>
      <w:r w:rsidR="007F03F0">
        <w:rPr>
          <w:b/>
        </w:rPr>
        <w:t>Kuševac</w:t>
      </w:r>
      <w:proofErr w:type="spellEnd"/>
      <w:r w:rsidR="007F03F0">
        <w:rPr>
          <w:b/>
        </w:rPr>
        <w:t>, Ante Starčevića 88, MBS: 030129314</w:t>
      </w:r>
      <w:r w:rsidR="007F03F0">
        <w:t xml:space="preserve">, </w:t>
      </w:r>
      <w:r w:rsidR="007F03F0">
        <w:rPr>
          <w:b/>
        </w:rPr>
        <w:t>OIB: 71127108853</w:t>
      </w:r>
      <w:r w:rsidR="00B52CE5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7F03F0">
        <w:rPr>
          <w:b/>
        </w:rPr>
        <w:t xml:space="preserve">Slobodan Matin, </w:t>
      </w:r>
      <w:proofErr w:type="spellStart"/>
      <w:r w:rsidR="007F03F0">
        <w:rPr>
          <w:b/>
        </w:rPr>
        <w:t>Kuševac</w:t>
      </w:r>
      <w:proofErr w:type="spellEnd"/>
      <w:r w:rsidR="007F03F0">
        <w:rPr>
          <w:b/>
        </w:rPr>
        <w:t>, Ante Starčevića 88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7F03F0">
        <w:rPr>
          <w:b/>
        </w:rPr>
        <w:t xml:space="preserve">Slobodan Matin, </w:t>
      </w:r>
      <w:proofErr w:type="spellStart"/>
      <w:r w:rsidR="007F03F0">
        <w:rPr>
          <w:b/>
        </w:rPr>
        <w:t>Kuševac</w:t>
      </w:r>
      <w:proofErr w:type="spellEnd"/>
      <w:r w:rsidR="007F03F0">
        <w:rPr>
          <w:b/>
        </w:rPr>
        <w:t>, Ante Starčevića 88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7F03F0">
        <w:rPr>
          <w:b/>
        </w:rPr>
        <w:t xml:space="preserve">Slobodan Matin, </w:t>
      </w:r>
      <w:proofErr w:type="spellStart"/>
      <w:r w:rsidR="007F03F0">
        <w:rPr>
          <w:b/>
        </w:rPr>
        <w:t>Kuševac</w:t>
      </w:r>
      <w:proofErr w:type="spellEnd"/>
      <w:r w:rsidR="007F03F0">
        <w:rPr>
          <w:b/>
        </w:rPr>
        <w:t>, Ante Starčevića 88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7F03F0">
        <w:rPr>
          <w:b/>
        </w:rPr>
        <w:t xml:space="preserve">Slobodan Matin, </w:t>
      </w:r>
      <w:proofErr w:type="spellStart"/>
      <w:r w:rsidR="007F03F0">
        <w:rPr>
          <w:b/>
        </w:rPr>
        <w:t>Kuševac</w:t>
      </w:r>
      <w:proofErr w:type="spellEnd"/>
      <w:r w:rsidR="007F03F0">
        <w:rPr>
          <w:b/>
        </w:rPr>
        <w:t>, Ante Starčevića 88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E26B49" w:rsidRPr="0060372C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7F03F0" w:rsidRPr="007F03F0">
        <w:t xml:space="preserve">Slobodan Matin, </w:t>
      </w:r>
      <w:proofErr w:type="spellStart"/>
      <w:r w:rsidR="007F03F0" w:rsidRPr="007F03F0">
        <w:t>Kuševac</w:t>
      </w:r>
      <w:proofErr w:type="spellEnd"/>
      <w:r w:rsidR="007F03F0" w:rsidRPr="007F03F0">
        <w:t>, Ante Starčevića 88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3876FA">
        <w:t>7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62C" w:rsidR="00FE062C">
      <w:r>
        <w:separator/>
      </w:r>
    </w:p>
  </w:endnote>
  <w:endnote w:id="0" w:type="continuationSeparator">
    <w:p w:rsidRDefault="00FE062C" w:rsidR="00FE0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62C" w:rsidR="00FE062C">
      <w:r>
        <w:separator/>
      </w:r>
    </w:p>
  </w:footnote>
  <w:footnote w:id="0" w:type="continuationSeparator">
    <w:p w:rsidRDefault="00FE062C" w:rsidR="00FE0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062C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0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17DB8">
      <w:t>6 St-</w:t>
    </w:r>
    <w:r w:rsidR="00B7009B">
      <w:t>1800</w:t>
    </w:r>
    <w:r w:rsidR="00B17DB8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B7009B">
      <w:t>1800</w:t>
    </w:r>
    <w:r>
      <w:t>/16-3</w:t>
    </w:r>
  </w:p>
  <w:p w:rsidRDefault="00FE062C" w:rsidP="00546D11" w:rsidR="00546D11">
    <w:pPr>
      <w:jc w:val="right"/>
    </w:pPr>
  </w:p>
  <w:p w:rsidRDefault="00FE062C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B6C5B"/>
    <w:rsid w:val="002C439F"/>
    <w:rsid w:val="002E191A"/>
    <w:rsid w:val="002E2A89"/>
    <w:rsid w:val="00331FC0"/>
    <w:rsid w:val="003876FA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56767"/>
    <w:rsid w:val="0058380C"/>
    <w:rsid w:val="005E147B"/>
    <w:rsid w:val="005F702C"/>
    <w:rsid w:val="0060372C"/>
    <w:rsid w:val="00630962"/>
    <w:rsid w:val="006A1793"/>
    <w:rsid w:val="006D2F24"/>
    <w:rsid w:val="006F19F3"/>
    <w:rsid w:val="00707D74"/>
    <w:rsid w:val="00712941"/>
    <w:rsid w:val="0074532C"/>
    <w:rsid w:val="00754992"/>
    <w:rsid w:val="00784800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160C7"/>
    <w:rsid w:val="00924C72"/>
    <w:rsid w:val="00963CBE"/>
    <w:rsid w:val="009705EA"/>
    <w:rsid w:val="0098061D"/>
    <w:rsid w:val="009836D5"/>
    <w:rsid w:val="009A0D2F"/>
    <w:rsid w:val="009B2FC8"/>
    <w:rsid w:val="009F16FF"/>
    <w:rsid w:val="00A61091"/>
    <w:rsid w:val="00A81A23"/>
    <w:rsid w:val="00AA4032"/>
    <w:rsid w:val="00AE0EB3"/>
    <w:rsid w:val="00B12CEE"/>
    <w:rsid w:val="00B17DB8"/>
    <w:rsid w:val="00B52CE5"/>
    <w:rsid w:val="00B54901"/>
    <w:rsid w:val="00B7009B"/>
    <w:rsid w:val="00BA6465"/>
    <w:rsid w:val="00BC1AD9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  <w:rsid w:val="00FE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0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40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40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0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0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0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40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40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0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0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MATIN-PRODUKT j.d.o.o. za proizvodnju i trgovinu</izvorni_sadrzaj>
    <derivirana_varijabla naziv="DomainObject.Predmet.ProtustrankaFormated_1">  MATIN-PRODUKT j.d.o.o. za proizvodnju i trgovinu</derivirana_varijabla>
  </DomainObject.Predmet.ProtustrankaFormated>
  <DomainObject.Predmet.ProtustrankaFormatedOIB>
    <izvorni_sadrzaj>  MATIN-PRODUKT j.d.o.o. za proizvodnju i trgovinu, OIB 71127108853</izvorni_sadrzaj>
    <derivirana_varijabla naziv="DomainObject.Predmet.ProtustrankaFormatedOIB_1">  MATIN-PRODUKT j.d.o.o. za proizvodnju i trgovinu, OIB 71127108853</derivirana_varijabla>
  </DomainObject.Predmet.ProtustrankaFormatedOIB>
  <DomainObject.Predmet.ProtustrankaFormatedWithAdress>
    <izvorni_sadrzaj> MATIN-PRODUKT j.d.o.o. za proizvodnju i trgovinu, Ante Starčevića 88, 31400 Kuševac</izvorni_sadrzaj>
    <derivirana_varijabla naziv="DomainObject.Predmet.ProtustrankaFormatedWithAdress_1"> MATIN-PRODUKT j.d.o.o. za proizvodnju i trgovinu, Ante Starčevića 88, 31400 Kuševac</derivirana_varijabla>
  </DomainObject.Predmet.ProtustrankaFormatedWithAdress>
  <DomainObject.Predmet.ProtustrankaFormatedWithAdressOIB>
    <izvorni_sadrzaj> MATIN-PRODUKT j.d.o.o. za proizvodnju i trgovinu, OIB 71127108853, Ante Starčevića 88, 31400 Kuševac</izvorni_sadrzaj>
    <derivirana_varijabla naziv="DomainObject.Predmet.ProtustrankaFormatedWithAdressOIB_1"> MATIN-PRODUKT j.d.o.o. za proizvodnju i trgovinu, OIB 71127108853, Ante Starčevića 88, 31400 Kuševac</derivirana_varijabla>
  </DomainObject.Predmet.ProtustrankaFormatedWithAdressOIB>
  <DomainObject.Predmet.ProtustrankaWithAdress>
    <izvorni_sadrzaj>MATIN-PRODUKT j.d.o.o. za proizvodnju i trgovinu Ante Starčevića 88, 31400 Kuševac</izvorni_sadrzaj>
    <derivirana_varijabla naziv="DomainObject.Predmet.ProtustrankaWithAdress_1">MATIN-PRODUKT j.d.o.o. za proizvodnju i trgovinu Ante Starčevića 88, 31400 Kuševac</derivirana_varijabla>
  </DomainObject.Predmet.ProtustrankaWithAdress>
  <DomainObject.Predmet.ProtustrankaWithAdressOIB>
    <izvorni_sadrzaj>MATIN-PRODUKT j.d.o.o. za proizvodnju i trgovinu, OIB 71127108853, Ante Starčevića 88, 31400 Kuševac</izvorni_sadrzaj>
    <derivirana_varijabla naziv="DomainObject.Predmet.ProtustrankaWithAdressOIB_1">MATIN-PRODUKT j.d.o.o. za proizvodnju i trgovinu, OIB 71127108853, Ante Starčevića 88, 31400 Kuševac</derivirana_varijabla>
  </DomainObject.Predmet.ProtustrankaWithAdressOIB>
  <DomainObject.Predmet.ProtustrankaNazivFormated>
    <izvorni_sadrzaj>MATIN-PRODUKT j.d.o.o. za proizvodnju i trgovinu</izvorni_sadrzaj>
    <derivirana_varijabla naziv="DomainObject.Predmet.ProtustrankaNazivFormated_1">MATIN-PRODUKT j.d.o.o. za proizvodnju i trgovinu</derivirana_varijabla>
  </DomainObject.Predmet.ProtustrankaNazivFormated>
  <DomainObject.Predmet.ProtustrankaNazivFormatedOIB>
    <izvorni_sadrzaj>MATIN-PRODUKT j.d.o.o. za proizvodnju i trgovinu, OIB 71127108853</izvorni_sadrzaj>
    <derivirana_varijabla naziv="DomainObject.Predmet.ProtustrankaNazivFormatedOIB_1">MATIN-PRODUKT j.d.o.o. za proizvodnju i trgovinu, OIB 71127108853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MATIN-PRODUKT j.d.o.o. za proizvodnju i trgovinu</item>
    </izvorni_sadrzaj>
    <derivirana_varijabla naziv="DomainObject.Predmet.ProtuStrankaListFormated_1">
      <item>MATIN-PRODUKT j.d.o.o. za proizvodnju i trgovinu</item>
    </derivirana_varijabla>
  </DomainObject.Predmet.ProtuStrankaListFormated>
  <DomainObject.Predmet.ProtuStrankaListFormatedOIB>
    <izvorni_sadrzaj>
      <item>MATIN-PRODUKT j.d.o.o. za proizvodnju i trgovinu, OIB 71127108853</item>
    </izvorni_sadrzaj>
    <derivirana_varijabla naziv="DomainObject.Predmet.ProtuStrankaListFormatedOIB_1">
      <item>MATIN-PRODUKT j.d.o.o. za proizvodnju i trgovinu, OIB 71127108853</item>
    </derivirana_varijabla>
  </DomainObject.Predmet.ProtuStrankaListFormatedOIB>
  <DomainObject.Predmet.ProtuStrankaListFormatedWithAdress>
    <izvorni_sadrzaj>
      <item>MATIN-PRODUKT j.d.o.o. za proizvodnju i trgovinu, Ante Starčevića 88, 31400 Kuševac</item>
    </izvorni_sadrzaj>
    <derivirana_varijabla naziv="DomainObject.Predmet.ProtuStrankaListFormatedWithAdress_1">
      <item>MATIN-PRODUKT j.d.o.o. za proizvodnju i trgovinu, Ante Starčevića 88, 31400 Kuševac</item>
    </derivirana_varijabla>
  </DomainObject.Predmet.ProtuStrankaListFormatedWithAdress>
  <DomainObject.Predmet.ProtuStrankaListFormatedWithAdressOIB>
    <izvorni_sadrzaj>
      <item>MATIN-PRODUKT j.d.o.o. za proizvodnju i trgovinu, OIB 71127108853, Ante Starčevića 88, 31400 Kuševac</item>
    </izvorni_sadrzaj>
    <derivirana_varijabla naziv="DomainObject.Predmet.ProtuStrankaListFormatedWithAdressOIB_1">
      <item>MATIN-PRODUKT j.d.o.o. za proizvodnju i trgovinu, OIB 71127108853, Ante Starčevića 88, 31400 Kuševac</item>
    </derivirana_varijabla>
  </DomainObject.Predmet.ProtuStrankaListFormatedWithAdressOIB>
  <DomainObject.Predmet.ProtuStrankaListNazivFormated>
    <izvorni_sadrzaj>
      <item>MATIN-PRODUKT j.d.o.o. za proizvodnju i trgovinu</item>
    </izvorni_sadrzaj>
    <derivirana_varijabla naziv="DomainObject.Predmet.ProtuStrankaListNazivFormated_1">
      <item>MATIN-PRODUKT j.d.o.o. za proizvodnju i trgovinu</item>
    </derivirana_varijabla>
  </DomainObject.Predmet.ProtuStrankaListNazivFormated>
  <DomainObject.Predmet.ProtuStrankaListNazivFormatedOIB>
    <izvorni_sadrzaj>
      <item>MATIN-PRODUKT j.d.o.o. za proizvodnju i trgovinu, OIB 71127108853</item>
    </izvorni_sadrzaj>
    <derivirana_varijabla naziv="DomainObject.Predmet.ProtuStrankaListNazivFormatedOIB_1">
      <item>MATIN-PRODUKT j.d.o.o. za proizvodnju i trgovinu, OIB 71127108853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MATIN-PRODUKT j.d.o.o. za proizvodnju i trgovinu</izvorni_sadrzaj>
    <derivirana_varijabla naziv="DomainObject.Predmet.ProtustrankaIDrugi_1">MATIN-PRODUKT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MATIN-PRODUKT j.d.o.o. za proizvodnju i trgovinu, OIB 71127108853, Ante Starčevića 88, 31400 Kuševac</izvorni_sadrzaj>
    <derivirana_varijabla naziv="DomainObject.Predmet.ProtustrankaIDrugiAdressOIB_1">MATIN-PRODUKT j.d.o.o. za proizvodnju i trgovinu, OIB 71127108853, Ante Starčevića 88,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MATIN-PRODUKT j.d.o.o. za proizvodnju i trgovinu</item>
    </izvorni_sadrzaj>
    <derivirana_varijabla naziv="DomainObject.Predmet.SudioniciListNaziv_1">
      <item>FINA RC OSIJEK</item>
      <item>MATIN-PRODUKT j.d.o.o. za proizvodnju i trgovinu</item>
    </derivirana_varijabla>
  </DomainObject.Predmet.SudioniciListNaziv>
  <DomainObject.Predmet.SudioniciListAdressOIB>
    <izvorni_sadrzaj>
      <item>FINA RC OSIJEK, OIB 85821130368</item>
      <item>MATIN-PRODUKT j.d.o.o. za proizvodnju i trgovinu, OIB 71127108853, Ante Starčevića 88,31400 Kuševac</item>
    </izvorni_sadrzaj>
    <derivirana_varijabla naziv="DomainObject.Predmet.SudioniciListAdressOIB_1">
      <item>FINA RC OSIJEK, OIB 85821130368</item>
      <item>MATIN-PRODUKT j.d.o.o. za proizvodnju i trgovinu, OIB 71127108853, Ante Starčevića 88,31400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71127108853</item>
    </izvorni_sadrzaj>
    <derivirana_varijabla naziv="DomainObject.Predmet.SudioniciListNazivOIB_1">
      <item>, OIB 85821130368</item>
      <item>, OIB 71127108853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27892-93D2-46CE-BD79-3CAACC01F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2531</properties:Characters>
  <properties:Lines>111</properties:Lines>
  <properties:Paragraphs>24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2016-11-17T10:31:00Z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