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0cfd" w14:paraId="8de0cfd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146DC">
        <w:t>888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proofErr w:type="spellStart"/>
      <w:r w:rsidR="000146DC" w:rsidRPr="000146DC">
        <w:t>IZO</w:t>
      </w:r>
      <w:proofErr w:type="spellEnd"/>
      <w:r w:rsidR="000146DC" w:rsidRPr="000146DC">
        <w:t xml:space="preserve"> EKO d.o.o. za proizvodnju i usluge</w:t>
      </w:r>
      <w:r w:rsidR="000146DC">
        <w:t xml:space="preserve"> Županja, Dubrovačka 11, </w:t>
      </w:r>
      <w:proofErr w:type="spellStart"/>
      <w:r w:rsidR="000146DC">
        <w:t>OIB</w:t>
      </w:r>
      <w:proofErr w:type="spellEnd"/>
      <w:r w:rsidR="000146DC">
        <w:t xml:space="preserve">: </w:t>
      </w:r>
      <w:r w:rsidR="000146DC" w:rsidRPr="000146DC">
        <w:t>91934555339</w:t>
      </w:r>
      <w:r w:rsidR="000146DC">
        <w:t xml:space="preserve">, </w:t>
      </w:r>
      <w:proofErr w:type="spellStart"/>
      <w:r w:rsidR="000146DC">
        <w:t>MBS</w:t>
      </w:r>
      <w:proofErr w:type="spellEnd"/>
      <w:r w:rsidR="000146DC">
        <w:t xml:space="preserve">: </w:t>
      </w:r>
      <w:r w:rsidR="000146DC" w:rsidRPr="000146DC">
        <w:t>030119825</w:t>
      </w:r>
      <w:r w:rsidR="000146DC">
        <w:t xml:space="preserve">,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E3513">
        <w:rPr>
          <w:bCs/>
        </w:rPr>
        <w:t xml:space="preserve"> </w:t>
      </w:r>
      <w:proofErr w:type="spellStart"/>
      <w:r w:rsidR="000146DC" w:rsidRPr="000146DC">
        <w:t>IZO</w:t>
      </w:r>
      <w:proofErr w:type="spellEnd"/>
      <w:r w:rsidR="000146DC" w:rsidRPr="000146DC">
        <w:t xml:space="preserve"> EKO d.o.o. za proizvodnju i usluge</w:t>
      </w:r>
      <w:r w:rsidR="000146DC">
        <w:t xml:space="preserve"> Županja, Dubrovačka 11, </w:t>
      </w:r>
      <w:proofErr w:type="spellStart"/>
      <w:r w:rsidR="000146DC">
        <w:t>OIB</w:t>
      </w:r>
      <w:proofErr w:type="spellEnd"/>
      <w:r w:rsidR="000146DC">
        <w:t xml:space="preserve">: </w:t>
      </w:r>
      <w:r w:rsidR="000146DC" w:rsidRPr="000146DC">
        <w:t>91934555339</w:t>
      </w:r>
      <w:r w:rsidR="000146DC">
        <w:t xml:space="preserve">, </w:t>
      </w:r>
      <w:proofErr w:type="spellStart"/>
      <w:r w:rsidR="000146DC">
        <w:t>MBS</w:t>
      </w:r>
      <w:proofErr w:type="spellEnd"/>
      <w:r w:rsidR="000146DC">
        <w:t xml:space="preserve">: </w:t>
      </w:r>
      <w:r w:rsidR="000146DC" w:rsidRPr="000146DC">
        <w:t>030119825</w:t>
      </w:r>
      <w:r w:rsidR="000146DC">
        <w:t>, iznosi 40.980,72 kn.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341D0">
        <w:t xml:space="preserve"> </w:t>
      </w:r>
      <w:r w:rsidR="000146DC">
        <w:t xml:space="preserve">Franjo </w:t>
      </w:r>
      <w:proofErr w:type="spellStart"/>
      <w:r w:rsidR="000146DC">
        <w:t>Krezić</w:t>
      </w:r>
      <w:proofErr w:type="spellEnd"/>
      <w:r w:rsidR="000146DC">
        <w:t xml:space="preserve"> i Snježana </w:t>
      </w:r>
      <w:proofErr w:type="spellStart"/>
      <w:r w:rsidR="000146DC">
        <w:t>Krezi</w:t>
      </w:r>
      <w:r w:rsidR="00703DDF">
        <w:t>ć</w:t>
      </w:r>
      <w:proofErr w:type="spellEnd"/>
      <w:r w:rsidR="000146DC">
        <w:t>-</w:t>
      </w:r>
      <w:proofErr w:type="spellStart"/>
      <w:r w:rsidR="000146DC">
        <w:t>Sadrić</w:t>
      </w:r>
      <w:proofErr w:type="spellEnd"/>
      <w:r w:rsidR="000146DC">
        <w:t xml:space="preserve"> iz Županje,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C009E4">
        <w:t>8</w:t>
      </w:r>
      <w:r w:rsidR="000146DC">
        <w:t>88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2447F"/>
    <w:rsid w:val="004726DA"/>
    <w:rsid w:val="004777F8"/>
    <w:rsid w:val="004D53CB"/>
    <w:rsid w:val="0053343C"/>
    <w:rsid w:val="005761C7"/>
    <w:rsid w:val="005B153D"/>
    <w:rsid w:val="005B7479"/>
    <w:rsid w:val="005E3513"/>
    <w:rsid w:val="00614853"/>
    <w:rsid w:val="006341D0"/>
    <w:rsid w:val="006437E1"/>
    <w:rsid w:val="00647F89"/>
    <w:rsid w:val="00666AF0"/>
    <w:rsid w:val="00686903"/>
    <w:rsid w:val="00694E1F"/>
    <w:rsid w:val="006A4595"/>
    <w:rsid w:val="006B53E4"/>
    <w:rsid w:val="006C228F"/>
    <w:rsid w:val="00703DD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A30E4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F058B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4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2447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447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47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47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4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2447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447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47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47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St-888/2018-3</izvorni_sadrzaj>
    <derivirana_varijabla naziv="DomainObject.Oznaka_1">St-888/2018-3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St-888/2018</izvorni_sadrzaj>
    <derivirana_varijabla naziv="DomainObject.Predmet.OznakaBroj_1">St-888/2018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 EKO d.o.o. za proizvodnju i usluge</izvorni_sadrzaj>
    <derivirana_varijabla naziv="DomainObject.Predmet.ProtustrankaFormated_1">  IZO EKO d.o.o. za proizvodnju i usluge</derivirana_varijabla>
  </DomainObject.Predmet.ProtustrankaFormated>
  <DomainObject.Predmet.ProtustrankaFormatedOIB>
    <izvorni_sadrzaj>  IZO EKO d.o.o. za proizvodnju i usluge, OIB 91934555339</izvorni_sadrzaj>
    <derivirana_varijabla naziv="DomainObject.Predmet.ProtustrankaFormatedOIB_1">  IZO EKO d.o.o. za proizvodnju i usluge, OIB 91934555339</derivirana_varijabla>
  </DomainObject.Predmet.ProtustrankaFormatedOIB>
  <DomainObject.Predmet.ProtustrankaFormatedWithAdress>
    <izvorni_sadrzaj> IZO EKO d.o.o. za proizvodnju i usluge, Dubrovačka 11 , 32270 Županja</izvorni_sadrzaj>
    <derivirana_varijabla naziv="DomainObject.Predmet.ProtustrankaFormatedWithAdress_1"> IZO EKO d.o.o. za proizvodnju i usluge, Dubrovačka 11 , 32270 Županja</derivirana_varijabla>
  </DomainObject.Predmet.ProtustrankaFormatedWithAdress>
  <DomainObject.Predmet.ProtustrankaFormatedWithAdressOIB>
    <izvorni_sadrzaj> IZO EKO d.o.o. za proizvodnju i usluge, OIB 91934555339, Dubrovačka 11 , 32270 Županja</izvorni_sadrzaj>
    <derivirana_varijabla naziv="DomainObject.Predmet.ProtustrankaFormatedWithAdressOIB_1"> IZO EKO d.o.o. za proizvodnju i usluge, OIB 91934555339, Dubrovačka 11 , 32270 Županja</derivirana_varijabla>
  </DomainObject.Predmet.ProtustrankaFormatedWithAdressOIB>
  <DomainObject.Predmet.ProtustrankaWithAdress>
    <izvorni_sadrzaj>IZO EKO d.o.o. za proizvodnju i usluge Dubrovačka 11 , 32270 Županja</izvorni_sadrzaj>
    <derivirana_varijabla naziv="DomainObject.Predmet.ProtustrankaWithAdress_1">IZO EKO d.o.o. za proizvodnju i usluge Dubrovačka 11 , 32270 Županja</derivirana_varijabla>
  </DomainObject.Predmet.ProtustrankaWithAdress>
  <DomainObject.Predmet.ProtustrankaWithAdressOIB>
    <izvorni_sadrzaj>IZO EKO d.o.o. za proizvodnju i usluge, OIB 91934555339, Dubrovačka 11 , 32270 Županja</izvorni_sadrzaj>
    <derivirana_varijabla naziv="DomainObject.Predmet.ProtustrankaWithAdressOIB_1">IZO EKO d.o.o. za proizvodnju i usluge, OIB 91934555339, Dubrovačka 11 , 32270 Županja</derivirana_varijabla>
  </DomainObject.Predmet.ProtustrankaWithAdressOIB>
  <DomainObject.Predmet.ProtustrankaNazivFormated>
    <izvorni_sadrzaj>IZO EKO d.o.o. za proizvodnju i usluge</izvorni_sadrzaj>
    <derivirana_varijabla naziv="DomainObject.Predmet.ProtustrankaNazivFormated_1">IZO EKO d.o.o. za proizvodnju i usluge</derivirana_varijabla>
  </DomainObject.Predmet.ProtustrankaNazivFormated>
  <DomainObject.Predmet.ProtustrankaNazivFormatedOIB>
    <izvorni_sadrzaj>IZO EKO d.o.o. za proizvodnju i usluge, OIB 91934555339</izvorni_sadrzaj>
    <derivirana_varijabla naziv="DomainObject.Predmet.ProtustrankaNazivFormatedOIB_1">IZO EKO d.o.o. za proizvodnju i usluge, OIB 91934555339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IZO EKO d.o.o. za proizvodnju i usluge</item>
    </izvorni_sadrzaj>
    <derivirana_varijabla naziv="DomainObject.Predmet.ProtuStrankaListFormated_1">
      <item>IZO EKO d.o.o. za proizvodnju i usluge</item>
    </derivirana_varijabla>
  </DomainObject.Predmet.ProtuStrankaListFormated>
  <DomainObject.Predmet.ProtuStrankaListFormatedOIB>
    <izvorni_sadrzaj>
      <item>IZO EKO d.o.o. za proizvodnju i usluge, OIB 91934555339</item>
    </izvorni_sadrzaj>
    <derivirana_varijabla naziv="DomainObject.Predmet.ProtuStrankaListFormatedOIB_1">
      <item>IZO EKO d.o.o. za proizvodnju i usluge, OIB 91934555339</item>
    </derivirana_varijabla>
  </DomainObject.Predmet.ProtuStrankaListFormatedOIB>
  <DomainObject.Predmet.ProtuStrankaListFormatedWithAdress>
    <izvorni_sadrzaj>
      <item>IZO EKO d.o.o. za proizvodnju i usluge, Dubrovačka 11 , 32270 Županja</item>
    </izvorni_sadrzaj>
    <derivirana_varijabla naziv="DomainObject.Predmet.ProtuStrankaListFormatedWithAdress_1">
      <item>IZO EKO d.o.o. za proizvodnju i usluge, Dubrovačka 11 , 32270 Županja</item>
    </derivirana_varijabla>
  </DomainObject.Predmet.ProtuStrankaListFormatedWithAdress>
  <DomainObject.Predmet.ProtuStrankaListFormatedWithAdressOIB>
    <izvorni_sadrzaj>
      <item>IZO EKO d.o.o. za proizvodnju i usluge, OIB 91934555339, Dubrovačka 11 , 32270 Županja</item>
    </izvorni_sadrzaj>
    <derivirana_varijabla naziv="DomainObject.Predmet.ProtuStrankaListFormatedWithAdressOIB_1">
      <item>IZO EKO d.o.o. za proizvodnju i usluge, OIB 91934555339, Dubrovačka 11 , 32270 Županja</item>
    </derivirana_varijabla>
  </DomainObject.Predmet.ProtuStrankaListFormatedWithAdressOIB>
  <DomainObject.Predmet.ProtuStrankaListNazivFormated>
    <izvorni_sadrzaj>
      <item>IZO EKO d.o.o. za proizvodnju i usluge</item>
    </izvorni_sadrzaj>
    <derivirana_varijabla naziv="DomainObject.Predmet.ProtuStrankaListNazivFormated_1">
      <item>IZO EKO d.o.o. za proizvodnju i usluge</item>
    </derivirana_varijabla>
  </DomainObject.Predmet.ProtuStrankaListNazivFormated>
  <DomainObject.Predmet.ProtuStrankaListNazivFormatedOIB>
    <izvorni_sadrzaj>
      <item>IZO EKO d.o.o. za proizvodnju i usluge, OIB 91934555339</item>
    </izvorni_sadrzaj>
    <derivirana_varijabla naziv="DomainObject.Predmet.ProtuStrankaListNazivFormatedOIB_1">
      <item>IZO EKO d.o.o. za proizvodnju i usluge, OIB 91934555339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St-888/2018-3</izvorni_sadrzaj>
    <derivirana_varijabla naziv="DomainObject.PoslovniBrojDokumenta_1">St-888/2018-3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IZO EKO d.o.o. za proizvodnju i usluge</izvorni_sadrzaj>
    <derivirana_varijabla naziv="DomainObject.Predmet.ProtustrankaIDrugi_1">IZO EKO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IZO EKO d.o.o. za proizvodnju i usluge, OIB 91934555339, Dubrovačka 11 , 32270 Županja</izvorni_sadrzaj>
    <derivirana_varijabla naziv="DomainObject.Predmet.ProtustrankaIDrugiAdressOIB_1">IZO EKO d.o.o. za proizvodnju i usluge, OIB 91934555339, Dubrovačka 11 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IZO EKO d.o.o. za proizvodnju i usluge</item>
    </izvorni_sadrzaj>
    <derivirana_varijabla naziv="DomainObject.Predmet.SudioniciListNaziv_1">
      <item>FINA RC OSIJEK</item>
      <item>IZO EKO d.o.o. za proizvodnju i usluge</item>
    </derivirana_varijabla>
  </DomainObject.Predmet.SudioniciListNaziv>
  <DomainObject.Predmet.SudioniciListAdressOIB>
    <izvorni_sadrzaj>
      <item>FINA RC OSIJEK, OIB 85821130368</item>
      <item>IZO EKO d.o.o. za proizvodnju i usluge, OIB 91934555339, Dubrovačka 11 ,32270 Županja</item>
    </izvorni_sadrzaj>
    <derivirana_varijabla naziv="DomainObject.Predmet.SudioniciListAdressOIB_1">
      <item>FINA RC OSIJEK, OIB 85821130368</item>
      <item>IZO EKO d.o.o. za proizvodnju i usluge, OIB 91934555339, Dubrovačka 11 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91934555339</item>
    </izvorni_sadrzaj>
    <derivirana_varijabla naziv="DomainObject.Predmet.SudioniciListNazivOIB_1">
      <item>, OIB 85821130368</item>
      <item>, OIB 91934555339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8E14C-828F-47AB-ACF4-8A661212E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1939</properties:Characters>
  <properties:Lines>46</properties:Lines>
  <properties:Paragraphs>15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2018-09-03T06:28:00Z</cp:lastPrinted>
  <dcterms:modified xmlns:xsi="http://www.w3.org/2001/XMLSchema-instance" xsi:type="dcterms:W3CDTF">2018-09-03T06:41:00Z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St-888/2018-3 / Odluka - Oglas (FINA_OSIJEK_-_OGLAS.docx)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