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b3af4c" w14:paraId="8b3af4c" w:rsidRDefault="00962D21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1327785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962D21" w:rsidP="00962D21" w:rsidR="00AE649C">
      <w:pPr>
        <w:pStyle w:val="Bezproreda"/>
      </w:pPr>
      <w:r>
        <w:t xml:space="preserve">     Republika Hrvatska</w:t>
      </w:r>
    </w:p>
    <w:p w:rsidRDefault="00962D21" w:rsidP="00962D21" w:rsidR="00962D21">
      <w:pPr>
        <w:pStyle w:val="Bezproreda"/>
      </w:pPr>
      <w:r>
        <w:t>Trgovački sud u Bjelovaru</w:t>
      </w:r>
    </w:p>
    <w:p w:rsidRDefault="00962D21" w:rsidP="00962D21" w:rsidR="00962D21" w:rsidRPr="00962D21">
      <w:pPr>
        <w:pStyle w:val="Bezproreda"/>
        <w:spacing w:after="0"/>
        <w:rPr>
          <w:szCs w:val="20"/>
        </w:rPr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  <w:r w:rsidRPr="00962D21">
        <w:rPr>
          <w:szCs w:val="20"/>
        </w:rPr>
        <w:t xml:space="preserve">                                                                                                                                                    </w:t>
      </w:r>
    </w:p>
    <w:p w:rsidRDefault="00962D21" w:rsidP="00962D21" w:rsidR="00962D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>Poslovni broj: 6 St-802/2017-2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962D21" w:rsidP="00962D21" w:rsidR="00962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>O G L A S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>Trgovački sud u Bjelovaru, u skraćenom stečajnom postupku nad stečajnim dužnikom UDRUGA MALIH UDJELIČARA TRGOVAČKOG DRUŠTVA VETERINARSKA STANICA BJELOVAR d.o.o., Bjelovar, Slavonska cesta 4, registarski broj: 07001202, OIB: 34876134132, koji se vodi kod ovoga suda pod poslovnim brojem St-802/2017. temeljem odredbe čl.430., 431. i 434. Stečajnog zakona (Narodne novine br. 71/15), objavljuje: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1. Na dan 17. listopada 2017. dužnik u Očevidniku redoslijeda osnova za plaćanje ima evidentirane neizvršene osnove za plaćanje u ukupnom iznosu od 6.156,20 kn, u koji iznos je uračunata kamata i naknada Financijske agencije za provedbu ovrhe na novčanim sredstvima.  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>2.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Bjelovar 8. studenoga 2017. 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            Viši sudski savjetnik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962D21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Siniša Rajnović</w:t>
      </w:r>
    </w:p>
    <w:p w:rsidRDefault="00962D21" w:rsidP="00962D21" w:rsidR="00962D21" w:rsidRPr="00962D21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2D21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22604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studenog 2017.</izvorni_sadrzaj>
    <derivirana_varijabla naziv="DomainObject.DatumDonosenjaOdluke_1">8.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St-802/2017-2</izvorni_sadrzaj>
    <derivirana_varijabla naziv="DomainObject.Oznaka_1">St-802/2017-2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802</izvorni_sadrzaj>
    <derivirana_varijabla naziv="DomainObject.Predmet.Broj_1">802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listopada 2017.</izvorni_sadrzaj>
    <derivirana_varijabla naziv="DomainObject.Predmet.DatumOsnivanja_1">24.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St-802/2017</izvorni_sadrzaj>
    <derivirana_varijabla naziv="DomainObject.Predmet.OznakaBroj_1">St-802/2017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MALIH UDJELIČARA TRGOVAČKOG DRUŠTVA VETERINARSKA STANICA BJELOVAR d.o.o.</izvorni_sadrzaj>
    <derivirana_varijabla naziv="DomainObject.Predmet.ProtustrankaFormated_1">  UDRUGA MALIH UDJELIČARA TRGOVAČKOG DRUŠTVA VETERINARSKA STANICA BJELOVAR d.o.o.</derivirana_varijabla>
  </DomainObject.Predmet.ProtustrankaFormated>
  <DomainObject.Predmet.ProtustrankaFormatedOIB>
    <izvorni_sadrzaj>  UDRUGA MALIH UDJELIČARA TRGOVAČKOG DRUŠTVA VETERINARSKA STANICA BJELOVAR d.o.o., OIB 34876134132</izvorni_sadrzaj>
    <derivirana_varijabla naziv="DomainObject.Predmet.ProtustrankaFormatedOIB_1">  UDRUGA MALIH UDJELIČARA TRGOVAČKOG DRUŠTVA VETERINARSKA STANICA BJELOVAR d.o.o., OIB 34876134132</derivirana_varijabla>
  </DomainObject.Predmet.ProtustrankaFormatedOIB>
  <DomainObject.Predmet.ProtustrankaFormatedWithAdress>
    <izvorni_sadrzaj> UDRUGA MALIH UDJELIČARA TRGOVAČKOG DRUŠTVA VETERINARSKA STANICA BJELOVAR d.o.o., Slavonska cesta 4, 43000 Bjelovar</izvorni_sadrzaj>
    <derivirana_varijabla naziv="DomainObject.Predmet.ProtustrankaFormatedWithAdress_1"> UDRUGA MALIH UDJELIČARA TRGOVAČKOG DRUŠTVA VETERINARSKA STANICA BJELOVAR d.o.o., Slavonska cesta 4, 43000 Bjelovar</derivirana_varijabla>
  </DomainObject.Predmet.ProtustrankaFormatedWithAdress>
  <DomainObject.Predmet.ProtustrankaFormatedWithAdressOIB>
    <izvorni_sadrzaj> UDRUGA MALIH UDJELIČARA TRGOVAČKOG DRUŠTVA VETERINARSKA STANICA BJELOVAR d.o.o., OIB 34876134132, Slavonska cesta 4, 43000 Bjelovar</izvorni_sadrzaj>
    <derivirana_varijabla naziv="DomainObject.Predmet.ProtustrankaFormatedWithAdressOIB_1"> UDRUGA MALIH UDJELIČARA TRGOVAČKOG DRUŠTVA VETERINARSKA STANICA BJELOVAR d.o.o., OIB 34876134132, Slavonska cesta 4, 43000 Bjelovar</derivirana_varijabla>
  </DomainObject.Predmet.ProtustrankaFormatedWithAdressOIB>
  <DomainObject.Predmet.ProtustrankaWithAdress>
    <izvorni_sadrzaj>UDRUGA MALIH UDJELIČARA TRGOVAČKOG DRUŠTVA VETERINARSKA STANICA BJELOVAR d.o.o. Slavonska cesta 4, 43000 Bjelovar</izvorni_sadrzaj>
    <derivirana_varijabla naziv="DomainObject.Predmet.ProtustrankaWithAdress_1">UDRUGA MALIH UDJELIČARA TRGOVAČKOG DRUŠTVA VETERINARSKA STANICA BJELOVAR d.o.o. Slavonska cesta 4, 43000 Bjelovar</derivirana_varijabla>
  </DomainObject.Predmet.ProtustrankaWithAdress>
  <DomainObject.Predmet.ProtustrankaWithAdressOIB>
    <izvorni_sadrzaj>UDRUGA MALIH UDJELIČARA TRGOVAČKOG DRUŠTVA VETERINARSKA STANICA BJELOVAR d.o.o., OIB 34876134132, Slavonska cesta 4, 43000 Bjelovar</izvorni_sadrzaj>
    <derivirana_varijabla naziv="DomainObject.Predmet.ProtustrankaWithAdressOIB_1">UDRUGA MALIH UDJELIČARA TRGOVAČKOG DRUŠTVA VETERINARSKA STANICA BJELOVAR d.o.o., OIB 34876134132, Slavonska cesta 4, 43000 Bjelovar</derivirana_varijabla>
  </DomainObject.Predmet.ProtustrankaWithAdressOIB>
  <DomainObject.Predmet.ProtustrankaNazivFormated>
    <izvorni_sadrzaj>UDRUGA MALIH UDJELIČARA TRGOVAČKOG DRUŠTVA VETERINARSKA STANICA BJELOVAR d.o.o.</izvorni_sadrzaj>
    <derivirana_varijabla naziv="DomainObject.Predmet.ProtustrankaNazivFormated_1">UDRUGA MALIH UDJELIČARA TRGOVAČKOG DRUŠTVA VETERINARSKA STANICA BJELOVAR d.o.o.</derivirana_varijabla>
  </DomainObject.Predmet.ProtustrankaNazivFormated>
  <DomainObject.Predmet.ProtustrankaNazivFormatedOIB>
    <izvorni_sadrzaj>UDRUGA MALIH UDJELIČARA TRGOVAČKOG DRUŠTVA VETERINARSKA STANICA BJELOVAR d.o.o., OIB 34876134132</izvorni_sadrzaj>
    <derivirana_varijabla naziv="DomainObject.Predmet.ProtustrankaNazivFormatedOIB_1">UDRUGA MALIH UDJELIČARA TRGOVAČKOG DRUŠTVA VETERINARSKA STANICA BJELOVAR d.o.o., OIB 34876134132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UDRUGA MALIH UDJELIČARA TRGOVAČKOG DRUŠTVA VETERINARSKA STANICA BJELOVAR d.o.o.</item>
    </izvorni_sadrzaj>
    <derivirana_varijabla naziv="DomainObject.Predmet.ProtuStrankaListFormated_1">
      <item>UDRUGA MALIH UDJELIČARA TRGOVAČKOG DRUŠTVA VETERINARSKA STANICA BJELOVAR d.o.o.</item>
    </derivirana_varijabla>
  </DomainObject.Predmet.ProtuStrankaListFormated>
  <DomainObject.Predmet.ProtuStrankaListFormatedOIB>
    <izvorni_sadrzaj>
      <item>UDRUGA MALIH UDJELIČARA TRGOVAČKOG DRUŠTVA VETERINARSKA STANICA BJELOVAR d.o.o., OIB 34876134132</item>
    </izvorni_sadrzaj>
    <derivirana_varijabla naziv="DomainObject.Predmet.ProtuStrankaListFormatedOIB_1">
      <item>UDRUGA MALIH UDJELIČARA TRGOVAČKOG DRUŠTVA VETERINARSKA STANICA BJELOVAR d.o.o., OIB 34876134132</item>
    </derivirana_varijabla>
  </DomainObject.Predmet.ProtuStrankaListFormatedOIB>
  <DomainObject.Predmet.ProtuStrankaListFormatedWithAdress>
    <izvorni_sadrzaj>
      <item>UDRUGA MALIH UDJELIČARA TRGOVAČKOG DRUŠTVA VETERINARSKA STANICA BJELOVAR d.o.o., Slavonska cesta 4, 43000 Bjelovar</item>
    </izvorni_sadrzaj>
    <derivirana_varijabla naziv="DomainObject.Predmet.ProtuStrankaListFormatedWithAdress_1">
      <item>UDRUGA MALIH UDJELIČARA TRGOVAČKOG DRUŠTVA VETERINARSKA STANICA BJELOVAR d.o.o., Slavonska cesta 4, 43000 Bjelovar</item>
    </derivirana_varijabla>
  </DomainObject.Predmet.ProtuStrankaListFormatedWithAdress>
  <DomainObject.Predmet.ProtuStrankaListFormatedWithAdressOIB>
    <izvorni_sadrzaj>
      <item>UDRUGA MALIH UDJELIČARA TRGOVAČKOG DRUŠTVA VETERINARSKA STANICA BJELOVAR d.o.o., OIB 34876134132, Slavonska cesta 4, 43000 Bjelovar</item>
    </izvorni_sadrzaj>
    <derivirana_varijabla naziv="DomainObject.Predmet.ProtuStrankaListFormatedWithAdressOIB_1">
      <item>UDRUGA MALIH UDJELIČARA TRGOVAČKOG DRUŠTVA VETERINARSKA STANICA BJELOVAR d.o.o., OIB 34876134132, Slavonska cesta 4, 43000 Bjelovar</item>
    </derivirana_varijabla>
  </DomainObject.Predmet.ProtuStrankaListFormatedWithAdressOIB>
  <DomainObject.Predmet.ProtuStrankaListNazivFormated>
    <izvorni_sadrzaj>
      <item>UDRUGA MALIH UDJELIČARA TRGOVAČKOG DRUŠTVA VETERINARSKA STANICA BJELOVAR d.o.o.</item>
    </izvorni_sadrzaj>
    <derivirana_varijabla naziv="DomainObject.Predmet.ProtuStrankaListNazivFormated_1">
      <item>UDRUGA MALIH UDJELIČARA TRGOVAČKOG DRUŠTVA VETERINARSKA STANICA BJELOVAR d.o.o.</item>
    </derivirana_varijabla>
  </DomainObject.Predmet.ProtuStrankaListNazivFormated>
  <DomainObject.Predmet.ProtuStrankaListNazivFormatedOIB>
    <izvorni_sadrzaj>
      <item>UDRUGA MALIH UDJELIČARA TRGOVAČKOG DRUŠTVA VETERINARSKA STANICA BJELOVAR d.o.o., OIB 34876134132</item>
    </izvorni_sadrzaj>
    <derivirana_varijabla naziv="DomainObject.Predmet.ProtuStrankaListNazivFormatedOIB_1">
      <item>UDRUGA MALIH UDJELIČARA TRGOVAČKOG DRUŠTVA VETERINARSKA STANICA BJELOVAR d.o.o., OIB 34876134132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studenog 2017.</izvorni_sadrzaj>
    <derivirana_varijabla naziv="DomainObject.Datum_1">8. studenog 2017.</derivirana_varijabla>
  </DomainObject.Datum>
  <DomainObject.PoslovniBrojDokumenta>
    <izvorni_sadrzaj>St-802/2017-2</izvorni_sadrzaj>
    <derivirana_varijabla naziv="DomainObject.PoslovniBrojDokumenta_1">St-802/2017-2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UDRUGA MALIH UDJELIČARA TRGOVAČKOG DRUŠTVA VETERINARSKA STANICA BJELOVAR d.o.o.</izvorni_sadrzaj>
    <derivirana_varijabla naziv="DomainObject.Predmet.ProtustrankaIDrugi_1">UDRUGA MALIH UDJELIČARA TRGOVAČKOG DRUŠTVA VETERINARSKA STANICA BJELOVAR d.o.o.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UDRUGA MALIH UDJELIČARA TRGOVAČKOG DRUŠTVA VETERINARSKA STANICA BJELOVAR d.o.o., OIB 34876134132, Slavonska cesta 4, 43000 Bjelovar</izvorni_sadrzaj>
    <derivirana_varijabla naziv="DomainObject.Predmet.ProtustrankaIDrugiAdressOIB_1">UDRUGA MALIH UDJELIČARA TRGOVAČKOG DRUŠTVA VETERINARSKA STANICA BJELOVAR d.o.o., OIB 34876134132, Slavonska cesta 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UDRUGA MALIH UDJELIČARA TRGOVAČKOG DRUŠTVA VETERINARSKA STANICA BJELOVAR d.o.o.</item>
    </izvorni_sadrzaj>
    <derivirana_varijabla naziv="DomainObject.Predmet.SudioniciListNaziv_1">
      <item>FINA, RC ZAGREB, Podružnica BJELOVAR</item>
      <item>UDRUGA MALIH UDJELIČARA TRGOVAČKOG DRUŠTVA VETERINARSKA STANICA BJELOVAR d.o.o.</item>
    </derivirana_varijabla>
  </DomainObject.Predmet.SudioniciListNaziv>
  <DomainObject.Predmet.SudioniciListAdressOIB>
    <izvorni_sadrzaj>
      <item>FINA, RC ZAGREB, Podružnica BJELOVAR, OIB 85821130368, F. Supila 4,43000 Bjelovar</item>
      <item>UDRUGA MALIH UDJELIČARA TRGOVAČKOG DRUŠTVA VETERINARSKA STANICA BJELOVAR d.o.o., OIB 34876134132, Slavonska cesta 4,43000 Bjelovar</item>
    </izvorni_sadrzaj>
    <derivirana_varijabla naziv="DomainObject.Predmet.SudioniciListAdressOIB_1">
      <item>FINA, RC ZAGREB, Podružnica BJELOVAR, OIB 85821130368, F. Supila 4,43000 Bjelovar</item>
      <item>UDRUGA MALIH UDJELIČARA TRGOVAČKOG DRUŠTVA VETERINARSKA STANICA BJELOVAR d.o.o., OIB 34876134132, Slavonska cesta 4,43000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06EF815-94AF-4334-8932-F43410D05C1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1684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2017-11-08T07:56:00Z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St-802/2017-2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