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e0bf" w14:paraId="505e0bf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5A4C15">
        <w:t>6298</w:t>
      </w:r>
      <w:r w:rsidR="00471539">
        <w:t>/15</w:t>
      </w:r>
      <w:r w:rsidR="00615422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07166A">
        <w:t>IMAR PROMET d.o.o</w:t>
      </w:r>
      <w:r w:rsidR="009A07E3" w:rsidRPr="009A07E3">
        <w:t>.</w:t>
      </w:r>
      <w:r w:rsidR="00EF644A">
        <w:t xml:space="preserve">, </w:t>
      </w:r>
      <w:r w:rsidR="0007166A" w:rsidRPr="0007166A">
        <w:t>Hrvatske mladeži 6</w:t>
      </w:r>
      <w:r w:rsidR="00DF6859" w:rsidRPr="00A92CDD">
        <w:t>,</w:t>
      </w:r>
      <w:r w:rsidR="003A5F54" w:rsidRPr="00A92CDD">
        <w:t xml:space="preserve"> </w:t>
      </w:r>
      <w:r w:rsidR="0007166A" w:rsidRPr="0007166A">
        <w:t>Novoselec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07166A" w:rsidRPr="0007166A">
        <w:t>24728294166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C23CA8">
        <w:t>1.570,48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27E1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5422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85A65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6298</izvorni_sadrzaj>
    <derivirana_varijabla naziv="DomainObject.Predmet.Broj_1">6298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St-6298/2015</izvorni_sadrzaj>
    <derivirana_varijabla naziv="DomainObject.Predmet.OznakaBroj_1">St-6298/2015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IMAR PROMET d.o.o.</izvorni_sadrzaj>
    <derivirana_varijabla naziv="DomainObject.Predmet.ProtustrankaFormated_1">  IMAR PROMET d.o.o.</derivirana_varijabla>
  </DomainObject.Predmet.ProtustrankaFormated>
  <DomainObject.Predmet.ProtustrankaFormatedOIB>
    <izvorni_sadrzaj>  IMAR PROMET d.o.o., OIB 24728294166</izvorni_sadrzaj>
    <derivirana_varijabla naziv="DomainObject.Predmet.ProtustrankaFormatedOIB_1">  IMAR PROMET d.o.o., OIB 24728294166</derivirana_varijabla>
  </DomainObject.Predmet.ProtustrankaFormatedOIB>
  <DomainObject.Predmet.ProtustrankaFormatedWithAdress>
    <izvorni_sadrzaj> IMAR PROMET d.o.o., Hrvatske mladeži 6, 10314 Novoselec</izvorni_sadrzaj>
    <derivirana_varijabla naziv="DomainObject.Predmet.ProtustrankaFormatedWithAdress_1"> IMAR PROMET d.o.o., Hrvatske mladeži 6, 10314 Novoselec</derivirana_varijabla>
  </DomainObject.Predmet.ProtustrankaFormatedWithAdress>
  <DomainObject.Predmet.ProtustrankaFormatedWithAdressOIB>
    <izvorni_sadrzaj> IMAR PROMET d.o.o., OIB 24728294166, Hrvatske mladeži 6, 10314 Novoselec</izvorni_sadrzaj>
    <derivirana_varijabla naziv="DomainObject.Predmet.ProtustrankaFormatedWithAdressOIB_1"> IMAR PROMET d.o.o., OIB 24728294166, Hrvatske mladeži 6, 10314 Novoselec</derivirana_varijabla>
  </DomainObject.Predmet.ProtustrankaFormatedWithAdressOIB>
  <DomainObject.Predmet.ProtustrankaWithAdress>
    <izvorni_sadrzaj>IMAR PROMET d.o.o. Hrvatske mladeži 6, 10314 Novoselec</izvorni_sadrzaj>
    <derivirana_varijabla naziv="DomainObject.Predmet.ProtustrankaWithAdress_1">IMAR PROMET d.o.o. Hrvatske mladeži 6, 10314 Novoselec</derivirana_varijabla>
  </DomainObject.Predmet.ProtustrankaWithAdress>
  <DomainObject.Predmet.ProtustrankaWithAdressOIB>
    <izvorni_sadrzaj>IMAR PROMET d.o.o., OIB 24728294166, Hrvatske mladeži 6, 10314 Novoselec</izvorni_sadrzaj>
    <derivirana_varijabla naziv="DomainObject.Predmet.ProtustrankaWithAdressOIB_1">IMAR PROMET d.o.o., OIB 24728294166, Hrvatske mladeži 6, 10314 Novoselec</derivirana_varijabla>
  </DomainObject.Predmet.ProtustrankaWithAdressOIB>
  <DomainObject.Predmet.ProtustrankaNazivFormated>
    <izvorni_sadrzaj>IMAR PROMET d.o.o.</izvorni_sadrzaj>
    <derivirana_varijabla naziv="DomainObject.Predmet.ProtustrankaNazivFormated_1">IMAR PROMET d.o.o.</derivirana_varijabla>
  </DomainObject.Predmet.ProtustrankaNazivFormated>
  <DomainObject.Predmet.ProtustrankaNazivFormatedOIB>
    <izvorni_sadrzaj>IMAR PROMET d.o.o., OIB 24728294166</izvorni_sadrzaj>
    <derivirana_varijabla naziv="DomainObject.Predmet.ProtustrankaNazivFormatedOIB_1">IMAR PROMET d.o.o., OIB 24728294166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IMAR PROMET d.o.o.</item>
    </izvorni_sadrzaj>
    <derivirana_varijabla naziv="DomainObject.Predmet.ProtuStrankaListFormated_1">
      <item>IMAR PROMET d.o.o.</item>
    </derivirana_varijabla>
  </DomainObject.Predmet.ProtuStrankaListFormated>
  <DomainObject.Predmet.ProtuStrankaListFormatedOIB>
    <izvorni_sadrzaj>
      <item>IMAR PROMET d.o.o., OIB 24728294166</item>
    </izvorni_sadrzaj>
    <derivirana_varijabla naziv="DomainObject.Predmet.ProtuStrankaListFormatedOIB_1">
      <item>IMAR PROMET d.o.o., OIB 24728294166</item>
    </derivirana_varijabla>
  </DomainObject.Predmet.ProtuStrankaListFormatedOIB>
  <DomainObject.Predmet.ProtuStrankaListFormatedWithAdress>
    <izvorni_sadrzaj>
      <item>IMAR PROMET d.o.o., Hrvatske mladeži 6, 10314 Novoselec</item>
    </izvorni_sadrzaj>
    <derivirana_varijabla naziv="DomainObject.Predmet.ProtuStrankaListFormatedWithAdress_1">
      <item>IMAR PROMET d.o.o., Hrvatske mladeži 6, 10314 Novoselec</item>
    </derivirana_varijabla>
  </DomainObject.Predmet.ProtuStrankaListFormatedWithAdress>
  <DomainObject.Predmet.ProtuStrankaListFormatedWithAdressOIB>
    <izvorni_sadrzaj>
      <item>IMAR PROMET d.o.o., OIB 24728294166, Hrvatske mladeži 6, 10314 Novoselec</item>
    </izvorni_sadrzaj>
    <derivirana_varijabla naziv="DomainObject.Predmet.ProtuStrankaListFormatedWithAdressOIB_1">
      <item>IMAR PROMET d.o.o., OIB 24728294166, Hrvatske mladeži 6, 10314 Novoselec</item>
    </derivirana_varijabla>
  </DomainObject.Predmet.ProtuStrankaListFormatedWithAdressOIB>
  <DomainObject.Predmet.ProtuStrankaListNazivFormated>
    <izvorni_sadrzaj>
      <item>IMAR PROMET d.o.o.</item>
    </izvorni_sadrzaj>
    <derivirana_varijabla naziv="DomainObject.Predmet.ProtuStrankaListNazivFormated_1">
      <item>IMAR PROMET d.o.o.</item>
    </derivirana_varijabla>
  </DomainObject.Predmet.ProtuStrankaListNazivFormated>
  <DomainObject.Predmet.ProtuStrankaListNazivFormatedOIB>
    <izvorni_sadrzaj>
      <item>IMAR PROMET d.o.o., OIB 24728294166</item>
    </izvorni_sadrzaj>
    <derivirana_varijabla naziv="DomainObject.Predmet.ProtuStrankaListNazivFormatedOIB_1">
      <item>IMAR PROMET d.o.o., OIB 24728294166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IMAR PROMET d.o.o.</izvorni_sadrzaj>
    <derivirana_varijabla naziv="DomainObject.Predmet.ProtustrankaIDrugi_1">IMAR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IMAR PROMET d.o.o., OIB 24728294166, Hrvatske mladeži 6, 10314 Novoselec</izvorni_sadrzaj>
    <derivirana_varijabla naziv="DomainObject.Predmet.ProtustrankaIDrugiAdressOIB_1">IMAR PROMET d.o.o., OIB 24728294166, Hrvatske mladeži 6,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IMAR PROMET d.o.o.</item>
    </izvorni_sadrzaj>
    <derivirana_varijabla naziv="DomainObject.Predmet.SudioniciListNaziv_1">
      <item>FINA Regionalni centar Zagreb</item>
      <item>IMAR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IMAR PROMET d.o.o., OIB 24728294166, Hrvatske mladeži 6,10314 Novoselec</item>
    </izvorni_sadrzaj>
    <derivirana_varijabla naziv="DomainObject.Predmet.SudioniciListAdressOIB_1">
      <item>FINA Regionalni centar Zagreb, OIB 85821130368, Trg svibanjskih žrtava 1995. 1,10000 Zagreb</item>
      <item>IMAR PROMET d.o.o., OIB 24728294166, Hrvatske mladeži 6,10314 Novoselec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24728294166</item>
    </izvorni_sadrzaj>
    <derivirana_varijabla naziv="DomainObject.Predmet.SudioniciListNazivOIB_1">
      <item>, OIB 85821130368</item>
      <item>, OIB 24728294166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2E9E9-2EF3-4652-AD2C-6A6DFFD69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2016-02-22T12:11:00Z</dcterms:created>
  <dc:creator>ilukac</dc:creator>
  <cp:lastModifiedBy>Tanja Štraubert</cp:lastModifiedBy>
  <cp:lastPrinted>2016-02-23T12:09:00Z</cp:lastPrinted>
  <dcterms:modified xmlns:xsi="http://www.w3.org/2001/XMLSchema-instance" xsi:type="dcterms:W3CDTF">2016-02-23T12:09:00Z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