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7ed8" w14:paraId="69d7ed8" w:rsidRDefault="00AC3C4E" w:rsidP="00AC3C4E" w:rsidR="00AC3C4E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AC3C4E" w:rsidP="00AC3C4E" w:rsidR="00AC3C4E" w:rsidRPr="00345711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</w:t>
      </w:r>
      <w:r w:rsidRPr="00F83270">
        <w:t xml:space="preserve"> St-</w:t>
      </w:r>
      <w:r>
        <w:t>514</w:t>
      </w:r>
      <w:r w:rsidRPr="004A1B1A">
        <w:t>/</w:t>
      </w:r>
      <w:r>
        <w:t>20</w:t>
      </w:r>
      <w:r w:rsidRPr="004C408D">
        <w:t>1</w:t>
      </w:r>
      <w:r w:rsidRPr="00345711">
        <w:t>7-</w:t>
      </w:r>
      <w:r w:rsidR="00F30F86" w:rsidRPr="00345711">
        <w:t>37</w:t>
      </w:r>
    </w:p>
    <w:p w:rsidRDefault="00AC3C4E" w:rsidP="00AC3C4E" w:rsidR="00AC3C4E" w:rsidRPr="00345711">
      <w:r w:rsidRPr="00345711">
        <w:t xml:space="preserve"> TRGOVAČKI SUD U PAZINU</w:t>
      </w:r>
    </w:p>
    <w:p w:rsidRDefault="00AC3C4E" w:rsidP="00AC3C4E" w:rsidR="00AC3C4E" w:rsidRPr="00345711">
      <w:r w:rsidRPr="00345711">
        <w:t xml:space="preserve">     52000 PAZIN, Dršćevka 1</w:t>
      </w:r>
      <w:r w:rsidRPr="00345711">
        <w:tab/>
      </w:r>
      <w:r w:rsidRPr="00345711">
        <w:tab/>
      </w:r>
      <w:r w:rsidRPr="00345711">
        <w:tab/>
      </w:r>
      <w:r w:rsidRPr="00345711">
        <w:tab/>
        <w:t xml:space="preserve">                </w:t>
      </w:r>
    </w:p>
    <w:p w:rsidRDefault="00AC3C4E" w:rsidP="00AC3C4E" w:rsidR="00AC3C4E" w:rsidRPr="00345711">
      <w:r w:rsidRPr="00345711">
        <w:tab/>
      </w:r>
      <w:r w:rsidRPr="00345711">
        <w:tab/>
      </w:r>
      <w:r w:rsidRPr="00345711">
        <w:tab/>
        <w:t xml:space="preserve">     </w:t>
      </w:r>
    </w:p>
    <w:p w:rsidRDefault="00AC3C4E" w:rsidP="00AC3C4E" w:rsidR="00AC3C4E" w:rsidRPr="00345711">
      <w:pPr>
        <w:rPr>
          <w:sz w:val="20"/>
          <w:szCs w:val="20"/>
        </w:rPr>
      </w:pPr>
    </w:p>
    <w:p w:rsidRDefault="00AC3C4E" w:rsidP="00AC3C4E" w:rsidR="00AC3C4E" w:rsidRPr="00345711">
      <w:pPr>
        <w:jc w:val="center"/>
      </w:pPr>
      <w:r w:rsidRPr="00345711">
        <w:t>R E P U B L I K A  H R V A T S K A</w:t>
      </w:r>
    </w:p>
    <w:p w:rsidRDefault="00AC3C4E" w:rsidP="00AC3C4E" w:rsidR="00AC3C4E" w:rsidRPr="00345711">
      <w:pPr>
        <w:jc w:val="center"/>
      </w:pPr>
    </w:p>
    <w:p w:rsidRDefault="00AC3C4E" w:rsidP="00AC3C4E" w:rsidR="00AC3C4E" w:rsidRPr="00345711">
      <w:pPr>
        <w:jc w:val="center"/>
      </w:pPr>
      <w:r w:rsidRPr="00345711">
        <w:t>R J E Š E NJ E</w:t>
      </w:r>
    </w:p>
    <w:p w:rsidRDefault="00AC3C4E" w:rsidP="00AC3C4E" w:rsidR="00AC3C4E" w:rsidRPr="00345711">
      <w:pPr>
        <w:jc w:val="both"/>
      </w:pPr>
    </w:p>
    <w:p w:rsidRDefault="00AC3C4E" w:rsidP="00AC3C4E" w:rsidR="00AC3C4E" w:rsidRPr="00345711">
      <w:pPr>
        <w:jc w:val="both"/>
      </w:pPr>
      <w:r w:rsidRPr="00345711">
        <w:tab/>
        <w:t xml:space="preserve">Trgovački sud u Pazinu, po stečajnom sucu Adrijani Labinjan Skok, u stečajnom postupku nad stečajnim dužnikom PELAGIUS d.o.o. u stečaju, Savudrija, Alberi 300, OIB: 53302761184, </w:t>
      </w:r>
      <w:r w:rsidR="00F30F86" w:rsidRPr="00345711">
        <w:t>21</w:t>
      </w:r>
      <w:r w:rsidRPr="00345711">
        <w:t xml:space="preserve">. ožujka 2018., </w:t>
      </w:r>
    </w:p>
    <w:p w:rsidRDefault="00AC3C4E" w:rsidP="00AC3C4E" w:rsidR="00AC3C4E" w:rsidRPr="00F100FA">
      <w:pPr>
        <w:jc w:val="both"/>
      </w:pPr>
    </w:p>
    <w:p w:rsidRDefault="00AC3C4E" w:rsidP="00AC3C4E" w:rsidR="00AC3C4E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AC3C4E" w:rsidP="00AC3C4E" w:rsidR="00AC3C4E">
      <w:pPr>
        <w:ind w:left="705"/>
        <w:jc w:val="both"/>
      </w:pPr>
    </w:p>
    <w:p w:rsidRDefault="00AC3C4E" w:rsidP="00AC3C4E" w:rsidR="00AC3C4E" w:rsidRPr="00683718">
      <w:pPr>
        <w:jc w:val="both"/>
      </w:pPr>
      <w:r w:rsidRPr="001F5575">
        <w:tab/>
        <w:t xml:space="preserve">Određuje se naknada stvarnih troškova </w:t>
      </w:r>
      <w:r w:rsidRPr="00F92DA0">
        <w:t xml:space="preserve">stečajnoj upraviteljici Jasmini Lichtenberg iz Pule, Ravenska 8, </w:t>
      </w:r>
      <w:r w:rsidRPr="001F5575">
        <w:t xml:space="preserve">za poslove obavljene u stečajnom postupku nad </w:t>
      </w:r>
      <w:r w:rsidRPr="00683718">
        <w:t xml:space="preserve">stečajnim dužnikom PELAGIUS d.o.o. u stečaju, Savudrija, Alberi 300, OIB: 53302761184, u iznosu od 638,00 kn (po prijedlogu za naknadu troška zaprimljenom 12.3.2018.). </w:t>
      </w:r>
    </w:p>
    <w:p w:rsidRDefault="00AC3C4E" w:rsidP="00AC3C4E" w:rsidR="00AC3C4E" w:rsidRPr="00F73A20">
      <w:pPr>
        <w:jc w:val="both"/>
      </w:pPr>
    </w:p>
    <w:p w:rsidRDefault="00AC3C4E" w:rsidP="00AC3C4E" w:rsidR="00AC3C4E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AC3C4E" w:rsidP="00AC3C4E" w:rsidR="00AC3C4E" w:rsidRPr="001F5575">
      <w:pPr>
        <w:jc w:val="center"/>
        <w:rPr>
          <w:bCs/>
        </w:rPr>
      </w:pPr>
      <w:r w:rsidRPr="001F5575">
        <w:rPr>
          <w:bCs/>
        </w:rPr>
        <w:t xml:space="preserve"> </w:t>
      </w:r>
      <w:r w:rsidRPr="001F5575">
        <w:rPr>
          <w:bCs/>
        </w:rPr>
        <w:tab/>
      </w:r>
      <w:r w:rsidRPr="001F5575">
        <w:t xml:space="preserve"> </w:t>
      </w:r>
    </w:p>
    <w:p w:rsidRDefault="00AC3C4E" w:rsidP="00AC3C4E" w:rsidR="00AC3C4E" w:rsidRPr="001F5575">
      <w:pPr>
        <w:ind w:firstLine="708"/>
        <w:jc w:val="both"/>
      </w:pPr>
      <w:r w:rsidRPr="001F5575">
        <w:t xml:space="preserve">Temeljem odredbe čl. 94. </w:t>
      </w:r>
      <w:r w:rsidR="00683718">
        <w:t>st. 1. i 3. Stečajnog zakona (Narodne novine broj</w:t>
      </w:r>
      <w:r w:rsidRPr="001F5575">
        <w:t xml:space="preserve"> 71/15</w:t>
      </w:r>
      <w:r w:rsidR="00683718">
        <w:t>, 104/17</w:t>
      </w:r>
      <w:r w:rsidRPr="001F5575">
        <w:t>, dalje: SZ) stečajni upravitelj ima pravo na naknadu stvarnih troškova. Naknadu troškova rješenjem određuje sud na temelju pisanog, obrazloženog i dokumentiranog izvješća stečajnog upravitelja.</w:t>
      </w:r>
    </w:p>
    <w:p w:rsidRDefault="00AC3C4E" w:rsidP="00AC3C4E" w:rsidR="00AC3C4E">
      <w:pPr>
        <w:jc w:val="both"/>
      </w:pPr>
      <w:r w:rsidRPr="001F5575">
        <w:tab/>
        <w:t>S</w:t>
      </w:r>
      <w:r>
        <w:rPr>
          <w:bCs/>
        </w:rPr>
        <w:t>tečajna</w:t>
      </w:r>
      <w:r w:rsidRPr="001F5575">
        <w:rPr>
          <w:bCs/>
        </w:rPr>
        <w:t xml:space="preserve"> upravitelj</w:t>
      </w:r>
      <w:r>
        <w:rPr>
          <w:bCs/>
        </w:rPr>
        <w:t>ica</w:t>
      </w:r>
      <w:r w:rsidRPr="001F5575">
        <w:rPr>
          <w:bCs/>
        </w:rPr>
        <w:t xml:space="preserve"> </w:t>
      </w:r>
      <w:r>
        <w:t>Jasmina</w:t>
      </w:r>
      <w:r w:rsidRPr="00F92DA0">
        <w:t xml:space="preserve"> Lichtenberg iz Pule, Ravenska 8, </w:t>
      </w:r>
      <w:r>
        <w:t>dostavila</w:t>
      </w:r>
      <w:r w:rsidRPr="001F5575">
        <w:t xml:space="preserve"> je </w:t>
      </w:r>
      <w:r>
        <w:t>12. ožujka</w:t>
      </w:r>
      <w:r w:rsidRPr="001F5575">
        <w:t xml:space="preserve"> 2018. prijedlog za naknadu stvarnih troškova u iznosu od </w:t>
      </w:r>
      <w:r>
        <w:t>638</w:t>
      </w:r>
      <w:r w:rsidRPr="001F5575">
        <w:t xml:space="preserve">,00 kn, od čega se </w:t>
      </w:r>
      <w:r>
        <w:t>264</w:t>
      </w:r>
      <w:r w:rsidRPr="001F5575">
        <w:t>,00 kn odnosi na putne troškove</w:t>
      </w:r>
      <w:r>
        <w:t xml:space="preserve"> za dolazak na sud 7.3.2018. (ispitno i izvještajno ročište)</w:t>
      </w:r>
      <w:r w:rsidRPr="001F5575">
        <w:t xml:space="preserve">, </w:t>
      </w:r>
      <w:r>
        <w:t xml:space="preserve">te 374,00 kn za </w:t>
      </w:r>
      <w:r w:rsidR="0027394C">
        <w:t xml:space="preserve">putni </w:t>
      </w:r>
      <w:r>
        <w:t xml:space="preserve">trošak inventure u sjedištu društva 25.11.2017. Pula – Savudrija </w:t>
      </w:r>
      <w:r w:rsidR="00683718">
        <w:t>–</w:t>
      </w:r>
      <w:r>
        <w:t xml:space="preserve"> Pula</w:t>
      </w:r>
      <w:r w:rsidR="00683718">
        <w:t xml:space="preserve">, </w:t>
      </w:r>
      <w:r w:rsidR="00683718" w:rsidRPr="001F5575">
        <w:t xml:space="preserve">na koje okolnosti su dostavljeni preslici </w:t>
      </w:r>
      <w:r w:rsidR="00683718">
        <w:t xml:space="preserve">putnih </w:t>
      </w:r>
      <w:r w:rsidR="00683718" w:rsidRPr="001F5575">
        <w:t>računa</w:t>
      </w:r>
      <w:r w:rsidR="00683718">
        <w:t>, i računi za cestarinu za 7.3.2018</w:t>
      </w:r>
      <w:r>
        <w:t xml:space="preserve">. </w:t>
      </w:r>
    </w:p>
    <w:p w:rsidRDefault="00AC3C4E" w:rsidP="00AC3C4E" w:rsidR="00AC3C4E">
      <w:pPr>
        <w:jc w:val="both"/>
      </w:pPr>
      <w:r>
        <w:tab/>
        <w:t xml:space="preserve">Na temelju dostavljenih </w:t>
      </w:r>
      <w:r w:rsidR="0027394C">
        <w:t>isprava i obrazloženja stečajne upraviteljice</w:t>
      </w:r>
      <w:r>
        <w:t xml:space="preserve"> </w:t>
      </w:r>
      <w:r w:rsidRPr="001F5575">
        <w:t>ocjenjuje</w:t>
      </w:r>
      <w:r>
        <w:t xml:space="preserve"> se</w:t>
      </w:r>
      <w:r w:rsidR="0027394C">
        <w:t xml:space="preserve"> da je stečajnoj upraviteljici</w:t>
      </w:r>
      <w:r w:rsidRPr="001F5575">
        <w:t xml:space="preserve"> nastao zatraženi trošak, te da je bio potreban za obavljanje poslova u stečajnom postupku.</w:t>
      </w:r>
    </w:p>
    <w:p w:rsidRDefault="00AC3C4E" w:rsidP="00AC3C4E" w:rsidR="00AC3C4E" w:rsidRPr="001F5575">
      <w:pPr>
        <w:jc w:val="both"/>
      </w:pPr>
      <w:r w:rsidRPr="009B35AC">
        <w:rPr>
          <w:color w:val="FF0000"/>
        </w:rPr>
        <w:tab/>
      </w:r>
      <w:r w:rsidRPr="001F5575">
        <w:t>Uvažavajući navedeno donesena je odluka kao u izreci.</w:t>
      </w:r>
    </w:p>
    <w:p w:rsidRDefault="00AC3C4E" w:rsidP="00AC3C4E" w:rsidR="00AC3C4E">
      <w:pPr>
        <w:jc w:val="both"/>
      </w:pPr>
    </w:p>
    <w:p w:rsidRDefault="00AC3C4E" w:rsidP="00AC3C4E" w:rsidR="00AC3C4E" w:rsidRPr="00F100FA">
      <w:pPr>
        <w:jc w:val="both"/>
      </w:pPr>
    </w:p>
    <w:p w:rsidRDefault="00AC3C4E" w:rsidP="00AC3C4E" w:rsidR="00AC3C4E" w:rsidRPr="00683718">
      <w:pPr>
        <w:jc w:val="center"/>
      </w:pPr>
      <w:r w:rsidRPr="00F100FA">
        <w:t>U Pazi</w:t>
      </w:r>
      <w:r w:rsidRPr="00683718">
        <w:t xml:space="preserve">nu </w:t>
      </w:r>
      <w:r w:rsidR="00F30F86" w:rsidRPr="00683718">
        <w:t>21</w:t>
      </w:r>
      <w:r w:rsidR="0027394C" w:rsidRPr="00683718">
        <w:t>. ožujka</w:t>
      </w:r>
      <w:r w:rsidRPr="00683718">
        <w:t xml:space="preserve"> 2018.</w:t>
      </w:r>
    </w:p>
    <w:p w:rsidRDefault="00AC3C4E" w:rsidP="00AC3C4E" w:rsidR="00AC3C4E" w:rsidRPr="00F100FA">
      <w:pPr>
        <w:jc w:val="both"/>
      </w:pPr>
    </w:p>
    <w:p w:rsidRDefault="00AC3C4E" w:rsidP="00AC3C4E" w:rsidR="00AC3C4E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</w:t>
      </w:r>
      <w:r w:rsidRPr="00F100FA">
        <w:t>Stečajn</w:t>
      </w:r>
      <w:r>
        <w:t>a</w:t>
      </w:r>
      <w:r w:rsidRPr="00F100FA">
        <w:t xml:space="preserve"> su</w:t>
      </w:r>
      <w:r>
        <w:t>tkinja</w:t>
      </w:r>
      <w:r w:rsidRPr="00F100FA">
        <w:t xml:space="preserve">                 </w:t>
      </w:r>
    </w:p>
    <w:p w:rsidRDefault="00AC3C4E" w:rsidP="00AC3C4E" w:rsidR="00AC3C4E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AC3C4E" w:rsidP="00AC3C4E" w:rsidR="00AC3C4E"/>
    <w:p w:rsidRDefault="00AC3C4E" w:rsidP="00AC3C4E" w:rsidR="00AC3C4E" w:rsidRPr="00F100FA"/>
    <w:p w:rsidRDefault="00AC3C4E" w:rsidP="00AC3C4E" w:rsidR="00AC3C4E" w:rsidRPr="00BB4AC9">
      <w:r w:rsidRPr="00BB4AC9">
        <w:t>UPUTA O PRAVNOM LIJEKU:</w:t>
      </w:r>
    </w:p>
    <w:p w:rsidRDefault="00AC3C4E" w:rsidP="00AC3C4E" w:rsidR="00AC3C4E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</w:t>
      </w:r>
      <w:r w:rsidRPr="00BB4AC9">
        <w:lastRenderedPageBreak/>
        <w:t>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AC3C4E" w:rsidP="00AC3C4E" w:rsidR="00AC3C4E" w:rsidRPr="00BB4AC9">
      <w:pPr>
        <w:jc w:val="both"/>
      </w:pPr>
    </w:p>
    <w:p w:rsidRDefault="00AC3C4E" w:rsidP="00AC3C4E" w:rsidR="00AC3C4E" w:rsidRPr="00BB4AC9">
      <w:r w:rsidRPr="00BB4AC9">
        <w:t>DNA:</w:t>
      </w:r>
    </w:p>
    <w:p w:rsidRDefault="0027394C" w:rsidP="00AC3C4E" w:rsidR="00AC3C4E" w:rsidRPr="00BB4AC9">
      <w:r>
        <w:t>- stečajna</w:t>
      </w:r>
      <w:r w:rsidR="00AC3C4E" w:rsidRPr="00BB4AC9">
        <w:t xml:space="preserve"> upravitelj</w:t>
      </w:r>
      <w:r>
        <w:t>ica</w:t>
      </w:r>
      <w:r w:rsidR="00AC3C4E" w:rsidRPr="00B4136E">
        <w:t xml:space="preserve"> </w:t>
      </w:r>
      <w:r>
        <w:t>Jasmina Lichtenberg,</w:t>
      </w:r>
      <w:r w:rsidRPr="00F92DA0">
        <w:t xml:space="preserve"> Pul</w:t>
      </w:r>
      <w:r>
        <w:t>a</w:t>
      </w:r>
      <w:r w:rsidRPr="00F92DA0">
        <w:t>, Ravenska 8</w:t>
      </w:r>
    </w:p>
    <w:p w:rsidRDefault="00AC3C4E" w:rsidP="00AC3C4E" w:rsidR="00AC3C4E" w:rsidRPr="00A53B34">
      <w:r w:rsidRPr="00BB4AC9">
        <w:t>- e-Oglasna ploča 8 dana</w:t>
      </w:r>
    </w:p>
    <w:p w:rsidRDefault="00AC3C4E" w:rsidP="00AC3C4E" w:rsidR="00AC3C4E" w:rsidRPr="00A53B34"/>
    <w:p w:rsidRDefault="00AC3C4E" w:rsidP="00AC3C4E" w:rsidR="00AC3C4E" w:rsidRPr="00F100FA"/>
    <w:p w:rsidRDefault="00AC3C4E" w:rsidP="00AC3C4E" w:rsidR="00AC3C4E" w:rsidRPr="00F100FA"/>
    <w:p w:rsidRDefault="00AC3C4E" w:rsidP="00AC3C4E" w:rsidR="00AC3C4E" w:rsidRPr="00F100FA"/>
    <w:p w:rsidRDefault="00AC3C4E" w:rsidP="00AC3C4E" w:rsidR="00AC3C4E" w:rsidRPr="00F100FA"/>
    <w:p w:rsidRDefault="00AC3C4E" w:rsidP="00AC3C4E" w:rsidR="00AC3C4E"/>
    <w:p w:rsidRDefault="00AC3C4E" w:rsidP="00AC3C4E" w:rsidR="00AC3C4E"/>
    <w:p w:rsidRDefault="00AC3C4E" w:rsidP="00AC3C4E" w:rsidR="00AC3C4E"/>
    <w:p w:rsidRDefault="00AC3C4E" w:rsidP="00AC3C4E" w:rsidR="00AC3C4E"/>
    <w:p w:rsidRDefault="00AC3C4E" w:rsidP="00AC3C4E" w:rsidR="00AC3C4E"/>
    <w:p w:rsidRDefault="00AC3C4E" w:rsidP="00AC3C4E" w:rsidR="00AC3C4E"/>
    <w:p w:rsidRDefault="00AC3C4E" w:rsidP="00AC3C4E" w:rsidR="00AC3C4E"/>
    <w:p w:rsidRDefault="00AC3C4E" w:rsidP="00AC3C4E" w:rsidR="00AC3C4E"/>
    <w:p w:rsidRDefault="00AC3C4E" w:rsidP="00AC3C4E" w:rsidR="00AC3C4E"/>
    <w:p w:rsidRDefault="00E028D9" w:rsidR="00500701"/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C4E" w:rsidP="00AC3C4E" w:rsidR="00AC3C4E">
      <w:r>
        <w:separator/>
      </w:r>
    </w:p>
  </w:endnote>
  <w:endnote w:id="0" w:type="continuationSeparator">
    <w:p w:rsidRDefault="00AC3C4E" w:rsidP="00AC3C4E" w:rsidR="00AC3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C4E" w:rsidP="00AC3C4E" w:rsidR="00AC3C4E">
      <w:r>
        <w:separator/>
      </w:r>
    </w:p>
  </w:footnote>
  <w:footnote w:id="0" w:type="continuationSeparator">
    <w:p w:rsidRDefault="00AC3C4E" w:rsidP="00AC3C4E" w:rsidR="00AC3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94C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28D9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94C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28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394C" w:rsidP="007F107F" w:rsidR="007F107F" w:rsidRPr="004C408D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>
      <w:tab/>
      <w:t xml:space="preserve">   </w:t>
    </w:r>
    <w:r w:rsidR="00AC3C4E">
      <w:t xml:space="preserve">  2</w:t>
    </w:r>
    <w:r w:rsidR="00AC3C4E" w:rsidRPr="00F83270">
      <w:t xml:space="preserve"> St-</w:t>
    </w:r>
    <w:r w:rsidR="00AC3C4E">
      <w:t>514</w:t>
    </w:r>
    <w:r w:rsidR="00AC3C4E" w:rsidRPr="004A1B1A">
      <w:t>/</w:t>
    </w:r>
    <w:r w:rsidR="00AC3C4E">
      <w:t>20</w:t>
    </w:r>
    <w:r w:rsidR="00AC3C4E" w:rsidRPr="00683718">
      <w:t>17-</w:t>
    </w:r>
    <w:r w:rsidR="00F30F86" w:rsidRPr="00683718">
      <w:t>37</w:t>
    </w:r>
  </w:p>
  <w:p w:rsidRDefault="00E028D9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3C4E"/>
    <w:rsid w:val="0027394C"/>
    <w:rsid w:val="00345711"/>
    <w:rsid w:val="00554328"/>
    <w:rsid w:val="00683718"/>
    <w:rsid w:val="00985388"/>
    <w:rsid w:val="00AC3C4E"/>
    <w:rsid w:val="00E028D9"/>
    <w:rsid w:val="00F3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3C4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C3C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C3C4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C3C4E"/>
  </w:style>
  <w:style w:styleId="Tekstbalonia" w:type="paragraph">
    <w:name w:val="Balloon Text"/>
    <w:basedOn w:val="Normal"/>
    <w:link w:val="TekstbaloniaChar"/>
    <w:uiPriority w:val="99"/>
    <w:semiHidden/>
    <w:unhideWhenUsed/>
    <w:rsid w:val="00AC3C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3C4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3C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3C4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8D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8D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8D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8D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3C4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C3C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C3C4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C3C4E"/>
  </w:style>
  <w:style w:styleId="Tekstbalonia" w:type="paragraph">
    <w:name w:val="Balloon Text"/>
    <w:basedOn w:val="Normal"/>
    <w:link w:val="TekstbaloniaChar"/>
    <w:uiPriority w:val="99"/>
    <w:semiHidden/>
    <w:unhideWhenUsed/>
    <w:rsid w:val="00AC3C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3C4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3C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3C4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8D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8D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8D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8D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PELAGIUS d.o.o. SAVUDRIJA</izvorni_sadrzaj>
    <derivirana_varijabla naziv="DomainObject.Predmet.ProtustrankaFormated_1">  PELAGIUS d.o.o. SAVUDRIJA</derivirana_varijabla>
  </DomainObject.Predmet.ProtustrankaFormated>
  <DomainObject.Predmet.ProtustrankaFormatedOIB>
    <izvorni_sadrzaj>  PELAGIUS d.o.o. SAVUDRIJA, OIB 53302761184</izvorni_sadrzaj>
    <derivirana_varijabla naziv="DomainObject.Predmet.ProtustrankaFormatedOIB_1">  PELAGIUS d.o.o. SAVUDRIJA, OIB 53302761184</derivirana_varijabla>
  </DomainObject.Predmet.ProtustrankaFormatedOIB>
  <DomainObject.Predmet.ProtustrankaFormatedWithAdress>
    <izvorni_sadrzaj> PELAGIUS d.o.o. SAVUDRIJA, Alberi 300, 52475 Savudrija</izvorni_sadrzaj>
    <derivirana_varijabla naziv="DomainObject.Predmet.ProtustrankaFormatedWithAdress_1"> PELAGIUS d.o.o. SAVUDRIJA, Alberi 300, 52475 Savudrija</derivirana_varijabla>
  </DomainObject.Predmet.ProtustrankaFormatedWithAdress>
  <DomainObject.Predmet.ProtustrankaFormatedWithAdressOIB>
    <izvorni_sadrzaj> PELAGIUS d.o.o. SAVUDRIJA, OIB 53302761184, Alberi 300, 52475 Savudrija</izvorni_sadrzaj>
    <derivirana_varijabla naziv="DomainObject.Predmet.ProtustrankaFormatedWithAdressOIB_1"> PELAGIUS d.o.o. SAVUDRIJA, OIB 53302761184, Alberi 300, 52475 Savudrija</derivirana_varijabla>
  </DomainObject.Predmet.ProtustrankaFormatedWithAdressOIB>
  <DomainObject.Predmet.ProtustrankaWithAdress>
    <izvorni_sadrzaj>PELAGIUS d.o.o. SAVUDRIJA Alberi 300, 52475 Savudrija</izvorni_sadrzaj>
    <derivirana_varijabla naziv="DomainObject.Predmet.ProtustrankaWithAdress_1">PELAGIUS d.o.o. SAVUDRIJA Alberi 300, 52475 Savudrija</derivirana_varijabla>
  </DomainObject.Predmet.ProtustrankaWithAdress>
  <DomainObject.Predmet.ProtustrankaWithAdressOIB>
    <izvorni_sadrzaj>PELAGIUS d.o.o. SAVUDRIJA, OIB 53302761184, Alberi 300, 52475 Savudrija</izvorni_sadrzaj>
    <derivirana_varijabla naziv="DomainObject.Predmet.ProtustrankaWithAdressOIB_1">PELAGIUS d.o.o. SAVUDRIJA, OIB 53302761184, Alberi 300, 52475 Savudrija</derivirana_varijabla>
  </DomainObject.Predmet.ProtustrankaWithAdressOIB>
  <DomainObject.Predmet.ProtustrankaNazivFormated>
    <izvorni_sadrzaj>PELAGIUS d.o.o. SAVUDRIJA</izvorni_sadrzaj>
    <derivirana_varijabla naziv="DomainObject.Predmet.ProtustrankaNazivFormated_1">PELAGIUS d.o.o. SAVUDRIJA</derivirana_varijabla>
  </DomainObject.Predmet.ProtustrankaNazivFormated>
  <DomainObject.Predmet.ProtustrankaNazivFormatedOIB>
    <izvorni_sadrzaj>PELAGIUS d.o.o. SAVUDRIJA, OIB 53302761184</izvorni_sadrzaj>
    <derivirana_varijabla naziv="DomainObject.Predmet.ProtustrankaNazivFormatedOIB_1">PELAGIUS d.o.o. SAVUDRIJA, OIB 53302761184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PELAGIUS d.o.o. SAVUDRIJA; INTER CONSULTING društvo s ograničenom odgovornošću za trgovinu i putnička agencija u stečaju</izvorni_sadrzaj>
    <derivirana_varijabla naziv="DomainObject.Predmet.StrankaFormated_1">  PELAGIUS d.o.o. SAVUDRIJA; INTER CONSULTING društvo s ograničenom odgovornošću za trgovinu i putnička agencija u stečaju</derivirana_varijabla>
  </DomainObject.Predmet.StrankaFormated>
  <DomainObject.Predmet.StrankaFormatedOIB>
    <izvorni_sadrzaj>  PELAGIUS d.o.o. SAVUDRIJA, OIB 53302761184; INTER CONSULTING društvo s ograničenom odgovornošću za trgovinu i putnička agencija u stečaju, OIB 88758559158</izvorni_sadrzaj>
    <derivirana_varijabla naziv="DomainObject.Predmet.StrankaFormatedOIB_1">  PELAGIUS d.o.o. SAVUDRIJA, OIB 53302761184; INTER CONSULTING društvo s ograničenom odgovornošću za trgovinu i putnička agencija u stečaju, OIB 88758559158</derivirana_varijabla>
  </DomainObject.Predmet.StrankaFormatedOIB>
  <DomainObject.Predmet.StrankaFormatedWithAdress>
    <izvorni_sadrzaj> PELAGIUS d.o.o. SAVUDRIJA, Alberi 300, 52475 Savudrija; INTER CONSULTING društvo s ograničenom odgovornošću za trgovinu i putnička agencija u stečaju, Alberi 1, 52475 Savudrija</izvorni_sadrzaj>
    <derivirana_varijabla naziv="DomainObject.Predmet.StrankaFormatedWithAdress_1"> PELAGIUS d.o.o. SAVUDRIJA, Alberi 300, 52475 Savudrija; INTER CONSULTING društvo s ograničenom odgovornošću za trgovinu i putnička agencija u stečaju, Alberi 1, 52475 Savudrija</derivirana_varijabla>
  </DomainObject.Predmet.StrankaFormatedWithAdress>
  <DomainObject.Predmet.StrankaFormatedWithAdressOIB>
    <izvorni_sadrzaj> PELAGIUS d.o.o. SAVUDRIJA, OIB 53302761184, Alberi 300, 52475 Savudrija; INTER CONSULTING društvo s ograničenom odgovornošću za trgovinu i putnička agencija u stečaju, OIB 88758559158, Alberi 1, 52475 Savudrija</izvorni_sadrzaj>
    <derivirana_varijabla naziv="DomainObject.Predmet.StrankaFormatedWithAdressOIB_1"> PELAGIUS d.o.o. SAVUDRIJA, OIB 53302761184, Alberi 300, 52475 Savudrija; INTER CONSULTING društvo s ograničenom odgovornošću za trgovinu i putnička agencija u stečaju, OIB 88758559158, Alberi 1, 52475 Savudrija</derivirana_varijabla>
  </DomainObject.Predmet.StrankaFormatedWithAdressOIB>
  <DomainObject.Predmet.StrankaWithAdress>
    <izvorni_sadrzaj>PELAGIUS d.o.o. SAVUDRIJA Alberi 300,52475 Savudrija,INTER CONSULTING društvo s ograničenom odgovornošću za trgovinu i putnička agencija u stečaju Alberi 1,52475 Savudrija</izvorni_sadrzaj>
    <derivirana_varijabla naziv="DomainObject.Predmet.StrankaWithAdress_1">PELAGIUS d.o.o. SAVUDRIJA Alberi 300,52475 Savudrija,INTER CONSULTING društvo s ograničenom odgovornošću za trgovinu i putnička agencija u stečaju Alberi 1,52475 Savudrija</derivirana_varijabla>
  </DomainObject.Predmet.StrankaWithAdress>
  <DomainObject.Predmet.StrankaWithAdressOIB>
    <izvorni_sadrzaj>PELAGIUS d.o.o. SAVUDRIJA, OIB 53302761184, Alberi 300,52475 Savudrija,INTER CONSULTING društvo s ograničenom odgovornošću za trgovinu i putnička agencija u stečaju, OIB 88758559158, Alberi 1,52475 Savudrija</izvorni_sadrzaj>
    <derivirana_varijabla naziv="DomainObject.Predmet.StrankaWithAdressOIB_1">PELAGIUS d.o.o. SAVUDRIJA, OIB 53302761184, Alberi 300,52475 Savudrija,INTER CONSULTING društvo s ograničenom odgovornošću za trgovinu i putnička agencija u stečaju, OIB 88758559158, Alberi 1,52475 Savudrija</derivirana_varijabla>
  </DomainObject.Predmet.StrankaWithAdressOIB>
  <DomainObject.Predmet.StrankaNazivFormated>
    <izvorni_sadrzaj>PELAGIUS d.o.o. SAVUDRIJA,INTER CONSULTING društvo s ograničenom odgovornošću za trgovinu i putnička agencija u stečaju</izvorni_sadrzaj>
    <derivirana_varijabla naziv="DomainObject.Predmet.StrankaNazivFormated_1">PELAGIUS d.o.o. SAVUDRIJA,INTER CONSULTING društvo s ograničenom odgovornošću za trgovinu i putnička agencija u stečaju</derivirana_varijabla>
  </DomainObject.Predmet.StrankaNazivFormated>
  <DomainObject.Predmet.StrankaNazivFormatedOIB>
    <izvorni_sadrzaj>PELAGIUS d.o.o. SAVUDRIJA, OIB 53302761184,INTER CONSULTING društvo s ograničenom odgovornošću za trgovinu i putnička agencija u stečaju, OIB 88758559158</izvorni_sadrzaj>
    <derivirana_varijabla naziv="DomainObject.Predmet.StrankaNazivFormatedOIB_1">PELAGIUS d.o.o. SAVUDRIJA, OIB 53302761184,INTER CONSULTING društvo s ograničenom odgovornošću za trgovinu i putnička agencija u stečaju, OIB 88758559158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PELAGIUS d.o.o. SAVUDRIJA</item>
      <item>INTER CONSULTING društvo s ograničenom odgovornošću za trgovinu i putnička agencija u stečaju</item>
    </izvorni_sadrzaj>
    <derivirana_varijabla naziv="DomainObject.Predmet.StrankaListFormated_1">
      <item>PELAGIUS d.o.o. SAVUDRIJA</item>
      <item>INTER CONSULTING društvo s ograničenom odgovornošću za trgovinu i putnička agencija u stečaju</item>
    </derivirana_varijabla>
  </DomainObject.Predmet.StrankaListFormated>
  <DomainObject.Predmet.StrankaListFormatedOIB>
    <izvorni_sadrzaj>
      <item>PELAGIUS d.o.o. SAVUDRIJA, OIB 53302761184</item>
      <item>INTER CONSULTING društvo s ograničenom odgovornošću za trgovinu i putnička agencija u stečaju, OIB 88758559158</item>
    </izvorni_sadrzaj>
    <derivirana_varijabla naziv="DomainObject.Predmet.StrankaListFormatedOIB_1">
      <item>PELAGIUS d.o.o. SAVUDRIJA, OIB 53302761184</item>
      <item>INTER CONSULTING društvo s ograničenom odgovornošću za trgovinu i putnička agencija u stečaju, OIB 88758559158</item>
    </derivirana_varijabla>
  </DomainObject.Predmet.StrankaListFormatedOIB>
  <DomainObject.Predmet.StrankaListFormatedWithAdress>
    <izvorni_sadrzaj>
      <item>PELAGIUS d.o.o. SAVUDRIJA, Alberi 300, 52475 Savudrija</item>
      <item>INTER CONSULTING društvo s ograničenom odgovornošću za trgovinu i putnička agencija u stečaju, Alberi 1, 52475 Savudrija</item>
    </izvorni_sadrzaj>
    <derivirana_varijabla naziv="DomainObject.Predmet.StrankaListFormatedWithAdress_1">
      <item>PELAGIUS d.o.o. SAVUDRIJA, Alberi 300, 52475 Savudrija</item>
      <item>INTER CONSULTING društvo s ograničenom odgovornošću za trgovinu i putnička agencija u stečaju, Alberi 1, 52475 Savudrija</item>
    </derivirana_varijabla>
  </DomainObject.Predmet.StrankaListFormatedWithAdress>
  <DomainObject.Predmet.StrankaListFormatedWithAdressOIB>
    <izvorni_sadrzaj>
      <item>PELAGIUS d.o.o. SAVUDRIJA, OIB 53302761184, Alberi 300, 52475 Savudrija</item>
      <item>INTER CONSULTING društvo s ograničenom odgovornošću za trgovinu i putnička agencija u stečaju, OIB 88758559158, Alberi 1, 52475 Savudrija</item>
    </izvorni_sadrzaj>
    <derivirana_varijabla naziv="DomainObject.Predmet.StrankaListFormatedWithAdressOIB_1">
      <item>PELAGIUS d.o.o. SAVUDRIJA, OIB 53302761184, Alberi 300, 52475 Savudrija</item>
      <item>INTER CONSULTING društvo s ograničenom odgovornošću za trgovinu i putnička agencija u stečaju, OIB 88758559158, Alberi 1, 52475 Savudrija</item>
    </derivirana_varijabla>
  </DomainObject.Predmet.StrankaListFormatedWithAdressOIB>
  <DomainObject.Predmet.StrankaListNazivFormated>
    <izvorni_sadrzaj>
      <item>PELAGIUS d.o.o. SAVUDRIJA</item>
      <item>INTER CONSULTING društvo s ograničenom odgovornošću za trgovinu i putnička agencija u stečaju</item>
    </izvorni_sadrzaj>
    <derivirana_varijabla naziv="DomainObject.Predmet.StrankaListNazivFormated_1">
      <item>PELAGIUS d.o.o. SAVUDRIJA</item>
      <item>INTER CONSULTING društvo s ograničenom odgovornošću za trgovinu i putnička agencija u stečaju</item>
    </derivirana_varijabla>
  </DomainObject.Predmet.StrankaListNazivFormated>
  <DomainObject.Predmet.StrankaListNazivFormatedOIB>
    <izvorni_sadrzaj>
      <item>PELAGIUS d.o.o. SAVUDRIJA, OIB 53302761184</item>
      <item>INTER CONSULTING društvo s ograničenom odgovornošću za trgovinu i putnička agencija u stečaju, OIB 88758559158</item>
    </izvorni_sadrzaj>
    <derivirana_varijabla naziv="DomainObject.Predmet.StrankaListNazivFormatedOIB_1">
      <item>PELAGIUS d.o.o. SAVUDRIJA, OIB 53302761184</item>
      <item>INTER CONSULTING društvo s ograničenom odgovornošću za trgovinu i putnička agencija u stečaju, OIB 88758559158</item>
    </derivirana_varijabla>
  </DomainObject.Predmet.StrankaListNazivFormatedOIB>
  <DomainObject.Predmet.ProtuStrankaListFormated>
    <izvorni_sadrzaj>
      <item>PELAGIUS d.o.o. SAVUDRIJA</item>
    </izvorni_sadrzaj>
    <derivirana_varijabla naziv="DomainObject.Predmet.ProtuStrankaListFormated_1">
      <item>PELAGIUS d.o.o. SAVUDRIJA</item>
    </derivirana_varijabla>
  </DomainObject.Predmet.ProtuStrankaListFormated>
  <DomainObject.Predmet.ProtuStrankaListFormatedOIB>
    <izvorni_sadrzaj>
      <item>PELAGIUS d.o.o. SAVUDRIJA, OIB 53302761184</item>
    </izvorni_sadrzaj>
    <derivirana_varijabla naziv="DomainObject.Predmet.ProtuStrankaListFormatedOIB_1">
      <item>PELAGIUS d.o.o. SAVUDRIJA, OIB 53302761184</item>
    </derivirana_varijabla>
  </DomainObject.Predmet.ProtuStrankaListFormatedOIB>
  <DomainObject.Predmet.ProtuStrankaListFormatedWithAdress>
    <izvorni_sadrzaj>
      <item>PELAGIUS d.o.o. SAVUDRIJA, Alberi 300, 52475 Savudrija</item>
    </izvorni_sadrzaj>
    <derivirana_varijabla naziv="DomainObject.Predmet.ProtuStrankaListFormatedWithAdress_1">
      <item>PELAGIUS d.o.o. SAVUDRIJA, Alberi 300, 52475 Savudrija</item>
    </derivirana_varijabla>
  </DomainObject.Predmet.ProtuStrankaListFormatedWithAdress>
  <DomainObject.Predmet.ProtuStrankaListFormatedWithAdressOIB>
    <izvorni_sadrzaj>
      <item>PELAGIUS d.o.o. SAVUDRIJA, OIB 53302761184, Alberi 300, 52475 Savudrija</item>
    </izvorni_sadrzaj>
    <derivirana_varijabla naziv="DomainObject.Predmet.ProtuStrankaListFormatedWithAdressOIB_1">
      <item>PELAGIUS d.o.o. SAVUDRIJA, OIB 53302761184, Alberi 300, 52475 Savudrija</item>
    </derivirana_varijabla>
  </DomainObject.Predmet.ProtuStrankaListFormatedWithAdressOIB>
  <DomainObject.Predmet.ProtuStrankaListNazivFormated>
    <izvorni_sadrzaj>
      <item>PELAGIUS d.o.o. SAVUDRIJA</item>
    </izvorni_sadrzaj>
    <derivirana_varijabla naziv="DomainObject.Predmet.ProtuStrankaListNazivFormated_1">
      <item>PELAGIUS d.o.o. SAVUDRIJA</item>
    </derivirana_varijabla>
  </DomainObject.Predmet.ProtuStrankaListNazivFormated>
  <DomainObject.Predmet.ProtuStrankaListNazivFormatedOIB>
    <izvorni_sadrzaj>
      <item>PELAGIUS d.o.o. SAVUDRIJA, OIB 53302761184</item>
    </izvorni_sadrzaj>
    <derivirana_varijabla naziv="DomainObject.Predmet.ProtuStrankaListNazivFormatedOIB_1">
      <item>PELAGIUS d.o.o. SAVUDRIJA, OIB 53302761184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PELAGIUS d.o.o. SAVUDRIJA i dr.</izvorni_sadrzaj>
    <derivirana_varijabla naziv="DomainObject.Predmet.StrankaIDrugi_1">PELAGIUS d.o.o. SAVUDRIJA i dr.</derivirana_varijabla>
  </DomainObject.Predmet.StrankaIDrugi>
  <DomainObject.Predmet.ProtustrankaIDrugi>
    <izvorni_sadrzaj>PELAGIUS d.o.o. SAVUDRIJA</izvorni_sadrzaj>
    <derivirana_varijabla naziv="DomainObject.Predmet.ProtustrankaIDrugi_1">PELAGIUS d.o.o. SAVUDRIJA</derivirana_varijabla>
  </DomainObject.Predmet.ProtustrankaIDrugi>
  <DomainObject.Predmet.StrankaIDrugiAdressOIB>
    <izvorni_sadrzaj>PELAGIUS d.o.o. SAVUDRIJA, OIB 53302761184, Alberi 300, 52475 Savudrija i dr.</izvorni_sadrzaj>
    <derivirana_varijabla naziv="DomainObject.Predmet.StrankaIDrugiAdressOIB_1">PELAGIUS d.o.o. SAVUDRIJA, OIB 53302761184, Alberi 300, 52475 Savudrija i dr.</derivirana_varijabla>
  </DomainObject.Predmet.StrankaIDrugiAdressOIB>
  <DomainObject.Predmet.ProtustrankaIDrugiAdressOIB>
    <izvorni_sadrzaj>PELAGIUS d.o.o. SAVUDRIJA, OIB 53302761184, Alberi 300, 52475 Savudrija</izvorni_sadrzaj>
    <derivirana_varijabla naziv="DomainObject.Predmet.ProtustrankaIDrugiAdressOIB_1">PELAGIUS d.o.o. SAVUDRIJA, OIB 53302761184, Alberi 300,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PELAGIUS d.o.o. SAVUDRIJA</item>
      <item>PELAGIUS d.o.o. SAVUDRIJA</item>
      <item>INTER CONSULTING društvo s ograničenom odgovornošću za trgovinu i putnička agencija u stečaju</item>
    </izvorni_sadrzaj>
    <derivirana_varijabla naziv="DomainObject.Predmet.SudioniciListNaziv_1">
      <item>PELAGIUS d.o.o. SAVUDRIJA</item>
      <item>PELAGIUS d.o.o. SAVUDRIJA</item>
      <item>INTER CONSULTING društvo s ograničenom odgovornošću za trgovinu i putnička agencija u stečaju</item>
    </derivirana_varijabla>
  </DomainObject.Predmet.SudioniciListNaziv>
  <DomainObject.Predmet.SudioniciListAdressOIB>
    <izvorni_sadrzaj>
      <item>PELAGIUS d.o.o. SAVUDRIJA, OIB 53302761184, Alberi 300,52475 Savudrija</item>
      <item>PELAGIUS d.o.o. SAVUDRIJA, OIB 53302761184, Alberi 300,52475 Savudrija</item>
      <item>INTER CONSULTING društvo s ograničenom odgovornošću za trgovinu i putnička agencija u stečaju, OIB 88758559158, Alberi 1,52475 Savudrija</item>
    </izvorni_sadrzaj>
    <derivirana_varijabla naziv="DomainObject.Predmet.SudioniciListAdressOIB_1">
      <item>PELAGIUS d.o.o. SAVUDRIJA, OIB 53302761184, Alberi 300,52475 Savudrija</item>
      <item>PELAGIUS d.o.o. SAVUDRIJA, OIB 53302761184, Alberi 300,52475 Savudrija</item>
      <item>INTER CONSULTING društvo s ograničenom odgovornošću za trgovinu i putnička agencija u stečaju, OIB 88758559158, Alberi 1,52475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53302761184</item>
      <item>, OIB 53302761184</item>
      <item>, OIB 88758559158</item>
    </izvorni_sadrzaj>
    <derivirana_varijabla naziv="DomainObject.Predmet.SudioniciListNazivOIB_1">
      <item>, OIB 53302761184</item>
      <item>, OIB 53302761184</item>
      <item>, OIB 88758559158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1907</properties:Characters>
  <properties:Lines>68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2018-03-13T06:14:00Z</dcterms:created>
  <dc:creator>Jasmina Matika</dc:creator>
  <cp:lastModifiedBy>Jasmina Matika</cp:lastModifiedBy>
  <dcterms:modified xmlns:xsi="http://www.w3.org/2001/XMLSchema-instance" xsi:type="dcterms:W3CDTF">2018-03-21T11:43:00Z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(St-514-17 - RJEŠENJE - ODREĐIVANJE STVARNIH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