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98c8" w14:paraId="5b598c8" w:rsidRDefault="002C055B" w:rsidP="002C055B" w:rsidR="002C055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C055B" w:rsidP="002C055B" w:rsidR="002C055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C055B" w:rsidP="002C055B" w:rsidR="002C055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C055B" w:rsidP="002C055B" w:rsidR="002C055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629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2C055B" w:rsidP="002C055B" w:rsidR="002C055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C055B" w:rsidP="002C055B" w:rsidR="002C055B" w:rsidRPr="00ED131D">
      <w:pPr>
        <w:jc w:val="both"/>
        <w:rPr>
          <w:sz w:val="23"/>
          <w:szCs w:val="23"/>
        </w:rPr>
      </w:pPr>
    </w:p>
    <w:p w:rsidRDefault="002C055B" w:rsidP="002C055B" w:rsidR="002C055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C055B" w:rsidP="002C055B" w:rsidR="002C055B" w:rsidRPr="00ED131D">
      <w:pPr>
        <w:rPr>
          <w:sz w:val="23"/>
          <w:szCs w:val="23"/>
        </w:rPr>
      </w:pPr>
    </w:p>
    <w:p w:rsidRDefault="002C055B" w:rsidP="002C055B" w:rsidR="002C055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C055B" w:rsidP="002C055B" w:rsidR="002C055B" w:rsidRPr="00ED131D">
      <w:pPr>
        <w:rPr>
          <w:sz w:val="23"/>
          <w:szCs w:val="23"/>
        </w:rPr>
      </w:pPr>
    </w:p>
    <w:p w:rsidRDefault="002C055B" w:rsidP="002C055B" w:rsidR="002C055B" w:rsidRPr="00653C18">
      <w:pPr>
        <w:jc w:val="both"/>
        <w:rPr>
          <w:color w:val="FF0000"/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433BAA">
        <w:rPr>
          <w:sz w:val="23"/>
          <w:szCs w:val="23"/>
        </w:rPr>
        <w:t>W.A. PROJEKT d.o.o., Baderna, Baderna 62, OIB: 77128721882</w:t>
      </w:r>
      <w:r w:rsidRPr="00F17054">
        <w:rPr>
          <w:sz w:val="23"/>
          <w:szCs w:val="23"/>
        </w:rPr>
        <w:t xml:space="preserve">, </w:t>
      </w:r>
      <w:r w:rsidR="00F17054" w:rsidRPr="00F17054">
        <w:rPr>
          <w:sz w:val="23"/>
          <w:szCs w:val="23"/>
        </w:rPr>
        <w:t>30</w:t>
      </w:r>
      <w:r w:rsidRPr="00F17054">
        <w:rPr>
          <w:sz w:val="23"/>
          <w:szCs w:val="23"/>
        </w:rPr>
        <w:t xml:space="preserve">. lipnja 2016. </w:t>
      </w:r>
    </w:p>
    <w:p w:rsidRDefault="002C055B" w:rsidP="002C055B" w:rsidR="002C055B" w:rsidRPr="00ED131D">
      <w:pPr>
        <w:jc w:val="both"/>
        <w:rPr>
          <w:sz w:val="23"/>
          <w:szCs w:val="23"/>
        </w:rPr>
      </w:pPr>
    </w:p>
    <w:p w:rsidRDefault="002C055B" w:rsidP="002C055B" w:rsidR="002C055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C055B" w:rsidP="002C055B" w:rsidR="002C055B" w:rsidRPr="00ED131D">
      <w:pPr>
        <w:jc w:val="center"/>
        <w:rPr>
          <w:sz w:val="23"/>
          <w:szCs w:val="23"/>
        </w:rPr>
      </w:pPr>
    </w:p>
    <w:p w:rsidRDefault="002C055B" w:rsidP="002C055B" w:rsidR="002C055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433BAA">
        <w:rPr>
          <w:sz w:val="23"/>
          <w:szCs w:val="23"/>
        </w:rPr>
        <w:t>W.A. PROJEKT d.o.o., Baderna, Baderna 62, OIB: 77128721882</w:t>
      </w:r>
      <w:r w:rsidRPr="00ED131D">
        <w:rPr>
          <w:sz w:val="23"/>
          <w:szCs w:val="23"/>
        </w:rPr>
        <w:t>.</w:t>
      </w:r>
    </w:p>
    <w:p w:rsidRDefault="002C055B" w:rsidP="002C055B" w:rsidR="002C055B" w:rsidRPr="00ED131D">
      <w:pPr>
        <w:ind w:firstLine="720"/>
        <w:jc w:val="both"/>
        <w:rPr>
          <w:sz w:val="23"/>
          <w:szCs w:val="23"/>
        </w:rPr>
      </w:pPr>
    </w:p>
    <w:p w:rsidRDefault="002C055B" w:rsidP="002C055B" w:rsidR="002C055B" w:rsidRPr="00F17054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se </w:t>
      </w:r>
      <w:r w:rsidR="00F17054" w:rsidRPr="00F17054">
        <w:rPr>
          <w:sz w:val="23"/>
          <w:szCs w:val="23"/>
        </w:rPr>
        <w:t>Dušan Crljenko, Rijeka, Brca 8c, OIB: 03602703658</w:t>
      </w:r>
      <w:r w:rsidRPr="00F17054">
        <w:rPr>
          <w:sz w:val="23"/>
          <w:szCs w:val="23"/>
        </w:rPr>
        <w:t>.</w:t>
      </w:r>
    </w:p>
    <w:p w:rsidRDefault="002C055B" w:rsidP="002C055B" w:rsidR="002C055B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2C055B" w:rsidP="002C055B" w:rsidR="002C055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433BAA">
        <w:rPr>
          <w:sz w:val="23"/>
          <w:szCs w:val="23"/>
        </w:rPr>
        <w:t>W.A. PROJEKT d.o.o., Baderna, Baderna 62, OIB: 77128721882</w:t>
      </w:r>
      <w:r w:rsidRPr="00ED131D">
        <w:rPr>
          <w:sz w:val="23"/>
          <w:szCs w:val="23"/>
        </w:rPr>
        <w:t>.</w:t>
      </w:r>
    </w:p>
    <w:p w:rsidRDefault="002C055B" w:rsidP="002C055B" w:rsidR="002C055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C055B" w:rsidP="002C055B" w:rsidR="002C055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C055B" w:rsidP="002C055B" w:rsidR="002C055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C055B" w:rsidP="002C055B" w:rsidR="002C055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C055B" w:rsidP="002C055B" w:rsidR="002C055B" w:rsidRPr="00ED131D">
      <w:pPr>
        <w:jc w:val="both"/>
        <w:rPr>
          <w:bCs w:val="false"/>
          <w:sz w:val="23"/>
          <w:szCs w:val="23"/>
        </w:rPr>
      </w:pPr>
    </w:p>
    <w:p w:rsidRDefault="002C055B" w:rsidP="002C055B" w:rsidR="002C055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C055B" w:rsidP="002C055B" w:rsidR="002C055B" w:rsidRPr="00ED131D">
      <w:pPr>
        <w:rPr>
          <w:bCs w:val="false"/>
          <w:sz w:val="23"/>
          <w:szCs w:val="23"/>
        </w:rPr>
      </w:pPr>
    </w:p>
    <w:p w:rsidRDefault="002C055B" w:rsidP="002C055B" w:rsidR="002C055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629/16-3 od 11.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433BAA">
        <w:rPr>
          <w:sz w:val="23"/>
          <w:szCs w:val="23"/>
        </w:rPr>
        <w:t>W.A. PROJEKT d.o.o., Baderna, Baderna 62, OIB: 77128721882</w:t>
      </w:r>
      <w:r>
        <w:rPr>
          <w:sz w:val="23"/>
          <w:szCs w:val="23"/>
        </w:rPr>
        <w:t>.</w:t>
      </w:r>
    </w:p>
    <w:p w:rsidRDefault="002C055B" w:rsidP="002C055B" w:rsidR="002C055B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23.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2C055B" w:rsidP="002C055B" w:rsidR="002C055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C055B" w:rsidP="002C055B" w:rsidR="002C055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St-629/16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</w:p>
    <w:p w:rsidRDefault="002C055B" w:rsidP="002C055B" w:rsidR="002C055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2C055B" w:rsidP="002C055B" w:rsidR="002C055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2C055B" w:rsidP="002C055B" w:rsidR="002C055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C055B" w:rsidP="002C055B" w:rsidR="002C055B" w:rsidRPr="00ED131D">
      <w:pPr>
        <w:jc w:val="center"/>
        <w:rPr>
          <w:sz w:val="23"/>
          <w:szCs w:val="23"/>
        </w:rPr>
      </w:pPr>
    </w:p>
    <w:p w:rsidRDefault="002C055B" w:rsidP="002C055B" w:rsidR="002C055B" w:rsidRPr="00ED131D">
      <w:pPr>
        <w:jc w:val="center"/>
        <w:rPr>
          <w:sz w:val="23"/>
          <w:szCs w:val="23"/>
        </w:rPr>
      </w:pPr>
    </w:p>
    <w:p w:rsidRDefault="002C055B" w:rsidP="002C055B" w:rsidR="002C055B" w:rsidRPr="00ED131D">
      <w:pPr>
        <w:rPr>
          <w:sz w:val="23"/>
          <w:szCs w:val="23"/>
        </w:rPr>
      </w:pPr>
    </w:p>
    <w:p w:rsidRDefault="002C055B" w:rsidP="002C055B" w:rsidR="002C055B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17054">
        <w:rPr>
          <w:sz w:val="23"/>
          <w:szCs w:val="23"/>
        </w:rPr>
        <w:t xml:space="preserve">Pazinu, </w:t>
      </w:r>
      <w:r w:rsidR="00F17054" w:rsidRPr="00F17054">
        <w:rPr>
          <w:sz w:val="23"/>
          <w:szCs w:val="23"/>
        </w:rPr>
        <w:t>30</w:t>
      </w:r>
      <w:r w:rsidRPr="00F17054">
        <w:rPr>
          <w:sz w:val="23"/>
          <w:szCs w:val="23"/>
        </w:rPr>
        <w:t>. lipnja 2016.</w:t>
      </w:r>
    </w:p>
    <w:p w:rsidRDefault="002C055B" w:rsidP="002C055B" w:rsidR="002C055B" w:rsidRPr="00ED131D">
      <w:pPr>
        <w:ind w:firstLine="720" w:left="2880"/>
        <w:jc w:val="both"/>
        <w:rPr>
          <w:sz w:val="23"/>
          <w:szCs w:val="23"/>
        </w:rPr>
      </w:pPr>
    </w:p>
    <w:p w:rsidRDefault="002C055B" w:rsidP="002C055B" w:rsidR="002C055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C055B" w:rsidP="002C055B" w:rsidR="002C055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2C055B" w:rsidP="002C055B" w:rsidR="002C055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C055B" w:rsidP="002C055B" w:rsidR="002C055B">
      <w:pPr>
        <w:jc w:val="both"/>
        <w:rPr>
          <w:sz w:val="23"/>
          <w:szCs w:val="23"/>
        </w:rPr>
      </w:pPr>
    </w:p>
    <w:p w:rsidRDefault="002C055B" w:rsidP="002C055B" w:rsidR="002C055B" w:rsidRPr="00ED131D">
      <w:pPr>
        <w:jc w:val="both"/>
        <w:rPr>
          <w:sz w:val="23"/>
          <w:szCs w:val="23"/>
        </w:rPr>
      </w:pPr>
    </w:p>
    <w:p w:rsidRDefault="002C055B" w:rsidP="002C055B" w:rsidR="002C055B" w:rsidRPr="00ED131D">
      <w:pPr>
        <w:jc w:val="both"/>
        <w:rPr>
          <w:sz w:val="23"/>
          <w:szCs w:val="23"/>
        </w:rPr>
      </w:pPr>
    </w:p>
    <w:p w:rsidRDefault="002C055B" w:rsidP="002C055B" w:rsidR="002C055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C055B" w:rsidP="002C055B" w:rsidR="002C055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433BAA">
        <w:rPr>
          <w:sz w:val="23"/>
          <w:szCs w:val="23"/>
        </w:rPr>
        <w:t>W.A. PROJE</w:t>
      </w:r>
      <w:r>
        <w:rPr>
          <w:sz w:val="23"/>
          <w:szCs w:val="23"/>
        </w:rPr>
        <w:t>KT d.o.o., Baderna, Baderna 62</w:t>
      </w:r>
      <w:r w:rsidRPr="00300D32">
        <w:rPr>
          <w:sz w:val="23"/>
          <w:szCs w:val="23"/>
        </w:rPr>
        <w:t xml:space="preserve">, </w:t>
      </w:r>
    </w:p>
    <w:p w:rsidRDefault="002C055B" w:rsidP="002C055B" w:rsidR="002C055B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17054" w:rsidRPr="00F17054">
        <w:rPr>
          <w:sz w:val="23"/>
          <w:szCs w:val="23"/>
        </w:rPr>
        <w:t>Dušan Crljenko, Rijeka, Brca 8c</w:t>
      </w:r>
      <w:r w:rsidRPr="00942237">
        <w:rPr>
          <w:sz w:val="23"/>
          <w:szCs w:val="23"/>
        </w:rPr>
        <w:t xml:space="preserve">, </w:t>
      </w:r>
    </w:p>
    <w:p w:rsidRDefault="002C055B" w:rsidP="002C055B" w:rsidR="002C055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C055B" w:rsidP="002C055B" w:rsidR="002C055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C055B" w:rsidP="002C055B" w:rsidR="002C055B" w:rsidRPr="00ED131D">
      <w:pPr>
        <w:ind w:left="360"/>
        <w:jc w:val="both"/>
        <w:rPr>
          <w:sz w:val="23"/>
          <w:szCs w:val="23"/>
        </w:rPr>
      </w:pPr>
    </w:p>
    <w:p w:rsidRDefault="002C055B" w:rsidP="002C055B" w:rsidR="002C055B" w:rsidRPr="00ED131D">
      <w:pPr>
        <w:jc w:val="both"/>
        <w:rPr>
          <w:sz w:val="23"/>
          <w:szCs w:val="23"/>
        </w:rPr>
      </w:pPr>
    </w:p>
    <w:p w:rsidRDefault="002C055B" w:rsidP="002C055B" w:rsidR="002C055B" w:rsidRPr="00ED131D">
      <w:pPr>
        <w:rPr>
          <w:sz w:val="23"/>
          <w:szCs w:val="23"/>
        </w:rPr>
      </w:pPr>
    </w:p>
    <w:p w:rsidRDefault="002C055B" w:rsidP="002C055B" w:rsidR="002C055B" w:rsidRPr="00ED131D">
      <w:pPr>
        <w:rPr>
          <w:sz w:val="23"/>
          <w:szCs w:val="23"/>
        </w:rPr>
      </w:pPr>
    </w:p>
    <w:p w:rsidRDefault="002C055B" w:rsidP="002C055B" w:rsidR="002C055B"/>
    <w:p w:rsidRDefault="002C055B" w:rsidP="002C055B" w:rsidR="002C055B"/>
    <w:p w:rsidRDefault="002C055B" w:rsidP="002C055B" w:rsidR="002C055B"/>
    <w:p w:rsidRDefault="002C055B" w:rsidP="002C055B" w:rsidR="002C055B"/>
    <w:p w:rsidRDefault="002C055B" w:rsidP="002C055B" w:rsidR="002C055B"/>
    <w:p w:rsidRDefault="002C055B" w:rsidP="002C055B" w:rsidR="002C055B"/>
    <w:p w:rsidRDefault="002C055B" w:rsidP="002C055B" w:rsidR="002C055B"/>
    <w:p w:rsidRDefault="002C055B" w:rsidP="002C055B" w:rsidR="002C055B"/>
    <w:p w:rsidRDefault="00DD2E32" w:rsidR="00DD2E32"/>
    <w:sectPr w:rsidSect="004523B8" w:rsidR="00DD2E32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55B" w:rsidP="002C055B" w:rsidR="002C055B">
      <w:r>
        <w:separator/>
      </w:r>
    </w:p>
  </w:endnote>
  <w:endnote w:id="0" w:type="continuationSeparator">
    <w:p w:rsidRDefault="002C055B" w:rsidP="002C055B" w:rsidR="002C0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55B" w:rsidP="002C055B" w:rsidR="002C055B">
      <w:r>
        <w:separator/>
      </w:r>
    </w:p>
  </w:footnote>
  <w:footnote w:id="0" w:type="continuationSeparator">
    <w:p w:rsidRDefault="002C055B" w:rsidP="002C055B" w:rsidR="002C0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C055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124A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629/16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13</w:t>
        </w:r>
      </w:p>
    </w:sdtContent>
  </w:sdt>
  <w:p w:rsidRDefault="00E9124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5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5B"/>
    <w:rsid w:val="002C055B"/>
    <w:rsid w:val="00DD2E32"/>
    <w:rsid w:val="00E9124A"/>
    <w:rsid w:val="00F1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5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5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24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24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24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24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5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5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24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24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24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24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W.A. PROJEKT d.o.o. BADERNA</izvorni_sadrzaj>
    <derivirana_varijabla naziv="DomainObject.Predmet.ProtustrankaFormated_1">  W.A. PROJEKT d.o.o. BADERNA</derivirana_varijabla>
  </DomainObject.Predmet.ProtustrankaFormated>
  <DomainObject.Predmet.ProtustrankaFormatedOIB>
    <izvorni_sadrzaj>  W.A. PROJEKT d.o.o. BADERNA, OIB 77128721882</izvorni_sadrzaj>
    <derivirana_varijabla naziv="DomainObject.Predmet.ProtustrankaFormatedOIB_1">  W.A. PROJEKT d.o.o. BADERNA, OIB 77128721882</derivirana_varijabla>
  </DomainObject.Predmet.ProtustrankaFormatedOIB>
  <DomainObject.Predmet.ProtustrankaFormatedWithAdress>
    <izvorni_sadrzaj> W.A. PROJEKT d.o.o. BADERNA, Baderna 62, 52445 Baderna</izvorni_sadrzaj>
    <derivirana_varijabla naziv="DomainObject.Predmet.ProtustrankaFormatedWithAdress_1"> W.A. PROJEKT d.o.o. BADERNA, Baderna 62, 52445 Baderna</derivirana_varijabla>
  </DomainObject.Predmet.ProtustrankaFormatedWithAdress>
  <DomainObject.Predmet.ProtustrankaFormatedWithAdressOIB>
    <izvorni_sadrzaj> W.A. PROJEKT d.o.o. BADERNA, OIB 77128721882, Baderna 62, 52445 Baderna</izvorni_sadrzaj>
    <derivirana_varijabla naziv="DomainObject.Predmet.ProtustrankaFormatedWithAdressOIB_1"> W.A. PROJEKT d.o.o. BADERNA, OIB 77128721882, Baderna 62, 52445 Baderna</derivirana_varijabla>
  </DomainObject.Predmet.ProtustrankaFormatedWithAdressOIB>
  <DomainObject.Predmet.ProtustrankaWithAdress>
    <izvorni_sadrzaj>W.A. PROJEKT d.o.o. BADERNA Baderna 62, 52445 Baderna</izvorni_sadrzaj>
    <derivirana_varijabla naziv="DomainObject.Predmet.ProtustrankaWithAdress_1">W.A. PROJEKT d.o.o. BADERNA Baderna 62, 52445 Baderna</derivirana_varijabla>
  </DomainObject.Predmet.ProtustrankaWithAdress>
  <DomainObject.Predmet.ProtustrankaWithAdressOIB>
    <izvorni_sadrzaj>W.A. PROJEKT d.o.o. BADERNA, OIB 77128721882, Baderna 62, 52445 Baderna</izvorni_sadrzaj>
    <derivirana_varijabla naziv="DomainObject.Predmet.ProtustrankaWithAdressOIB_1">W.A. PROJEKT d.o.o. BADERNA, OIB 77128721882, Baderna 62, 52445 Baderna</derivirana_varijabla>
  </DomainObject.Predmet.ProtustrankaWithAdressOIB>
  <DomainObject.Predmet.ProtustrankaNazivFormated>
    <izvorni_sadrzaj>W.A. PROJEKT d.o.o. BADERNA</izvorni_sadrzaj>
    <derivirana_varijabla naziv="DomainObject.Predmet.ProtustrankaNazivFormated_1">W.A. PROJEKT d.o.o. BADERNA</derivirana_varijabla>
  </DomainObject.Predmet.ProtustrankaNazivFormated>
  <DomainObject.Predmet.ProtustrankaNazivFormatedOIB>
    <izvorni_sadrzaj>W.A. PROJEKT d.o.o. BADERNA, OIB 77128721882</izvorni_sadrzaj>
    <derivirana_varijabla naziv="DomainObject.Predmet.ProtustrankaNazivFormatedOIB_1">W.A. PROJEKT d.o.o. BADERNA, OIB 77128721882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44112.13</izvorni_sadrzaj>
    <derivirana_varijabla naziv="DomainObject.Predmet.TrenutnaVrijednost_1">44112.13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W.A. PROJEKT d.o.o. BADERNA</item>
    </izvorni_sadrzaj>
    <derivirana_varijabla naziv="DomainObject.Predmet.ProtuStrankaListFormated_1">
      <item>W.A. PROJEKT d.o.o. BADERNA</item>
    </derivirana_varijabla>
  </DomainObject.Predmet.ProtuStrankaListFormated>
  <DomainObject.Predmet.ProtuStrankaListFormatedOIB>
    <izvorni_sadrzaj>
      <item>W.A. PROJEKT d.o.o. BADERNA, OIB 77128721882</item>
    </izvorni_sadrzaj>
    <derivirana_varijabla naziv="DomainObject.Predmet.ProtuStrankaListFormatedOIB_1">
      <item>W.A. PROJEKT d.o.o. BADERNA, OIB 77128721882</item>
    </derivirana_varijabla>
  </DomainObject.Predmet.ProtuStrankaListFormatedOIB>
  <DomainObject.Predmet.ProtuStrankaListFormatedWithAdress>
    <izvorni_sadrzaj>
      <item>W.A. PROJEKT d.o.o. BADERNA, Baderna 62, 52445 Baderna</item>
    </izvorni_sadrzaj>
    <derivirana_varijabla naziv="DomainObject.Predmet.ProtuStrankaListFormatedWithAdress_1">
      <item>W.A. PROJEKT d.o.o. BADERNA, Baderna 62, 52445 Baderna</item>
    </derivirana_varijabla>
  </DomainObject.Predmet.ProtuStrankaListFormatedWithAdress>
  <DomainObject.Predmet.ProtuStrankaListFormatedWithAdressOIB>
    <izvorni_sadrzaj>
      <item>W.A. PROJEKT d.o.o. BADERNA, OIB 77128721882, Baderna 62, 52445 Baderna</item>
    </izvorni_sadrzaj>
    <derivirana_varijabla naziv="DomainObject.Predmet.ProtuStrankaListFormatedWithAdressOIB_1">
      <item>W.A. PROJEKT d.o.o. BADERNA, OIB 77128721882, Baderna 62, 52445 Baderna</item>
    </derivirana_varijabla>
  </DomainObject.Predmet.ProtuStrankaListFormatedWithAdressOIB>
  <DomainObject.Predmet.ProtuStrankaListNazivFormated>
    <izvorni_sadrzaj>
      <item>W.A. PROJEKT d.o.o. BADERNA</item>
    </izvorni_sadrzaj>
    <derivirana_varijabla naziv="DomainObject.Predmet.ProtuStrankaListNazivFormated_1">
      <item>W.A. PROJEKT d.o.o. BADERNA</item>
    </derivirana_varijabla>
  </DomainObject.Predmet.ProtuStrankaListNazivFormated>
  <DomainObject.Predmet.ProtuStrankaListNazivFormatedOIB>
    <izvorni_sadrzaj>
      <item>W.A. PROJEKT d.o.o. BADERNA, OIB 77128721882</item>
    </izvorni_sadrzaj>
    <derivirana_varijabla naziv="DomainObject.Predmet.ProtuStrankaListNazivFormatedOIB_1">
      <item>W.A. PROJEKT d.o.o. BADERNA, OIB 77128721882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W.A. PROJEKT d.o.o. BADERNA</izvorni_sadrzaj>
    <derivirana_varijabla naziv="DomainObject.Predmet.ProtustrankaIDrugi_1">W.A. PROJEKT d.o.o. BADERNA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W.A. PROJEKT d.o.o. BADERNA, OIB 77128721882, Baderna 62, 52445 Baderna</izvorni_sadrzaj>
    <derivirana_varijabla naziv="DomainObject.Predmet.ProtustrankaIDrugiAdressOIB_1">W.A. PROJEKT d.o.o. BADERNA, OIB 77128721882, Baderna 62,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W.A. PROJEKT d.o.o. BADERNA</item>
    </izvorni_sadrzaj>
    <derivirana_varijabla naziv="DomainObject.Predmet.SudioniciListNaziv_1">
      <item>FINANCIJSKA AGENCIJA, RC RIJEKA, PODRUŽNICA PULA, PULA</item>
      <item>W.A. PROJEKT d.o.o. BADERNA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W.A. PROJEKT d.o.o. BADERNA, OIB 77128721882, Baderna 62,52445 Baderna</item>
    </izvorni_sadrzaj>
    <derivirana_varijabla naziv="DomainObject.Predmet.SudioniciListAdressOIB_1">
      <item>FINANCIJSKA AGENCIJA, RC RIJEKA, PODRUŽNICA PULA, PULA, OIB 85821130368, Ulica grada Vukovara 70,10000 Zagreb</item>
      <item>W.A. PROJEKT d.o.o. BADERNA, OIB 77128721882, Baderna 62,52445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77128721882</item>
    </izvorni_sadrzaj>
    <derivirana_varijabla naziv="DomainObject.Predmet.SudioniciListNazivOIB_1">
      <item>, OIB 85821130368</item>
      <item>, OIB 77128721882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A64A3-4179-47F9-ABA1-7D252069C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3343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2016-06-23T06:15:00Z</dcterms:created>
  <dc:creator>Jasmina Matika</dc:creator>
  <cp:lastModifiedBy>Jasmina Matika</cp:lastModifiedBy>
  <dcterms:modified xmlns:xsi="http://www.w3.org/2001/XMLSchema-instance" xsi:type="dcterms:W3CDTF">2016-06-30T11:28:00Z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