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17a8" w14:paraId="84e17a8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6F102E">
        <w:t>427</w:t>
      </w:r>
      <w:r w:rsidR="007F19C5">
        <w:t>/17</w:t>
      </w:r>
      <w:r w:rsidR="0072710A">
        <w:t>-</w:t>
      </w:r>
      <w:r w:rsidR="00D709C5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6F102E">
        <w:t>PUZLA d.o.o. za grafičke usluge i trgovinu, Osijek, Sv. Roka 19, MBS: 030113168, OIB: 83544260730</w:t>
      </w:r>
      <w:r w:rsidR="0072710A">
        <w:t xml:space="preserve">, </w:t>
      </w:r>
      <w:r w:rsidR="003B4C28">
        <w:t xml:space="preserve">dana </w:t>
      </w:r>
      <w:r w:rsidR="00D709C5">
        <w:t>11. svibnja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6F102E">
        <w:t>Zlatko Kolobarić, Osijek, Sv. Roka 19, OIB: 08894182953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6F102E">
        <w:t>427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6F102E">
        <w:t xml:space="preserve">PUZLA d.o.o. za grafičke usluge i trgovinu, Osijek, Sv. Roka 19, MBS: 030113168, OIB: 83544260730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</w:t>
      </w:r>
      <w:r w:rsidR="006F102E">
        <w:t>Zlatko Kolobarić, Osijek, Sv. Roka 19, OIB: 08894182953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6F102E">
        <w:t>Zlatko Kolobarić, Osijek, Sv. Roka 19, OIB: 08894182953</w:t>
      </w:r>
      <w:r w:rsidR="00A276A6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6F102E">
        <w:t>Zlatko Kolobarić, Osijek, Sv. Roka 19, OIB: 08894182953</w:t>
      </w:r>
      <w:r w:rsidR="002B005B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6F102E">
        <w:t>427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6F102E">
        <w:t>Zlatko Kolobarić, Osijek, Sv. Roka 19, OIB: 08894182953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709C5">
        <w:t>11. svibnja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709C5">
        <w:t>11/6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4B7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B4B73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4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B4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PUZLA d.o.o. za grafičke usluge i trgovinu</izvorni_sadrzaj>
    <derivirana_varijabla naziv="DomainObject.Predmet.ProtustrankaFormated_1">  PUZLA d.o.o. za grafičke usluge i trgovinu</derivirana_varijabla>
  </DomainObject.Predmet.ProtustrankaFormated>
  <DomainObject.Predmet.ProtustrankaFormatedOIB>
    <izvorni_sadrzaj>  PUZLA d.o.o. za grafičke usluge i trgovinu, OIB 83544260730</izvorni_sadrzaj>
    <derivirana_varijabla naziv="DomainObject.Predmet.ProtustrankaFormatedOIB_1">  PUZLA d.o.o. za grafičke usluge i trgovinu, OIB 83544260730</derivirana_varijabla>
  </DomainObject.Predmet.ProtustrankaFormatedOIB>
  <DomainObject.Predmet.ProtustrankaFormatedWithAdress>
    <izvorni_sadrzaj> PUZLA d.o.o. za grafičke usluge i trgovinu, Sv. Roka 19, 31000 Osijek</izvorni_sadrzaj>
    <derivirana_varijabla naziv="DomainObject.Predmet.ProtustrankaFormatedWithAdress_1"> PUZLA d.o.o. za grafičke usluge i trgovinu, Sv. Roka 19, 31000 Osijek</derivirana_varijabla>
  </DomainObject.Predmet.ProtustrankaFormatedWithAdress>
  <DomainObject.Predmet.ProtustrankaFormatedWithAdressOIB>
    <izvorni_sadrzaj> PUZLA d.o.o. za grafičke usluge i trgovinu, OIB 83544260730, Sv. Roka 19, 31000 Osijek</izvorni_sadrzaj>
    <derivirana_varijabla naziv="DomainObject.Predmet.ProtustrankaFormatedWithAdressOIB_1"> PUZLA d.o.o. za grafičke usluge i trgovinu, OIB 83544260730, Sv. Roka 19, 31000 Osijek</derivirana_varijabla>
  </DomainObject.Predmet.ProtustrankaFormatedWithAdressOIB>
  <DomainObject.Predmet.ProtustrankaWithAdress>
    <izvorni_sadrzaj>PUZLA d.o.o. za grafičke usluge i trgovinu Sv. Roka 19, 31000 Osijek</izvorni_sadrzaj>
    <derivirana_varijabla naziv="DomainObject.Predmet.ProtustrankaWithAdress_1">PUZLA d.o.o. za grafičke usluge i trgovinu Sv. Roka 19, 31000 Osijek</derivirana_varijabla>
  </DomainObject.Predmet.ProtustrankaWithAdress>
  <DomainObject.Predmet.ProtustrankaWithAdressOIB>
    <izvorni_sadrzaj>PUZLA d.o.o. za grafičke usluge i trgovinu, OIB 83544260730, Sv. Roka 19, 31000 Osijek</izvorni_sadrzaj>
    <derivirana_varijabla naziv="DomainObject.Predmet.ProtustrankaWithAdressOIB_1">PUZLA d.o.o. za grafičke usluge i trgovinu, OIB 83544260730, Sv. Roka 19, 31000 Osijek</derivirana_varijabla>
  </DomainObject.Predmet.ProtustrankaWithAdressOIB>
  <DomainObject.Predmet.ProtustrankaNazivFormated>
    <izvorni_sadrzaj>PUZLA d.o.o. za grafičke usluge i trgovinu</izvorni_sadrzaj>
    <derivirana_varijabla naziv="DomainObject.Predmet.ProtustrankaNazivFormated_1">PUZLA d.o.o. za grafičke usluge i trgovinu</derivirana_varijabla>
  </DomainObject.Predmet.ProtustrankaNazivFormated>
  <DomainObject.Predmet.ProtustrankaNazivFormatedOIB>
    <izvorni_sadrzaj>PUZLA d.o.o. za grafičke usluge i trgovinu, OIB 83544260730</izvorni_sadrzaj>
    <derivirana_varijabla naziv="DomainObject.Predmet.ProtustrankaNazivFormatedOIB_1">PUZLA d.o.o. za grafičke usluge i trgovinu, OIB 83544260730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PUZLA d.o.o. za grafičke usluge i trgovinu</item>
    </izvorni_sadrzaj>
    <derivirana_varijabla naziv="DomainObject.Predmet.ProtuStrankaListFormated_1">
      <item>PUZLA d.o.o. za grafičke usluge i trgovinu</item>
    </derivirana_varijabla>
  </DomainObject.Predmet.ProtuStrankaListFormated>
  <DomainObject.Predmet.ProtuStrankaListFormatedOIB>
    <izvorni_sadrzaj>
      <item>PUZLA d.o.o. za grafičke usluge i trgovinu, OIB 83544260730</item>
    </izvorni_sadrzaj>
    <derivirana_varijabla naziv="DomainObject.Predmet.ProtuStrankaListFormatedOIB_1">
      <item>PUZLA d.o.o. za grafičke usluge i trgovinu, OIB 83544260730</item>
    </derivirana_varijabla>
  </DomainObject.Predmet.ProtuStrankaListFormatedOIB>
  <DomainObject.Predmet.ProtuStrankaListFormatedWithAdress>
    <izvorni_sadrzaj>
      <item>PUZLA d.o.o. za grafičke usluge i trgovinu, Sv. Roka 19, 31000 Osijek</item>
    </izvorni_sadrzaj>
    <derivirana_varijabla naziv="DomainObject.Predmet.ProtuStrankaListFormatedWithAdress_1">
      <item>PUZLA d.o.o. za grafičke usluge i trgovinu, Sv. Roka 19, 31000 Osijek</item>
    </derivirana_varijabla>
  </DomainObject.Predmet.ProtuStrankaListFormatedWithAdress>
  <DomainObject.Predmet.ProtuStrankaListFormatedWithAdressOIB>
    <izvorni_sadrzaj>
      <item>PUZLA d.o.o. za grafičke usluge i trgovinu, OIB 83544260730, Sv. Roka 19, 31000 Osijek</item>
    </izvorni_sadrzaj>
    <derivirana_varijabla naziv="DomainObject.Predmet.ProtuStrankaListFormatedWithAdressOIB_1">
      <item>PUZLA d.o.o. za grafičke usluge i trgovinu, OIB 83544260730, Sv. Roka 19, 31000 Osijek</item>
    </derivirana_varijabla>
  </DomainObject.Predmet.ProtuStrankaListFormatedWithAdressOIB>
  <DomainObject.Predmet.ProtuStrankaListNazivFormated>
    <izvorni_sadrzaj>
      <item>PUZLA d.o.o. za grafičke usluge i trgovinu</item>
    </izvorni_sadrzaj>
    <derivirana_varijabla naziv="DomainObject.Predmet.ProtuStrankaListNazivFormated_1">
      <item>PUZLA d.o.o. za grafičke usluge i trgovinu</item>
    </derivirana_varijabla>
  </DomainObject.Predmet.ProtuStrankaListNazivFormated>
  <DomainObject.Predmet.ProtuStrankaListNazivFormatedOIB>
    <izvorni_sadrzaj>
      <item>PUZLA d.o.o. za grafičke usluge i trgovinu, OIB 83544260730</item>
    </izvorni_sadrzaj>
    <derivirana_varijabla naziv="DomainObject.Predmet.ProtuStrankaListNazivFormatedOIB_1">
      <item>PUZLA d.o.o. za grafičke usluge i trgovinu, OIB 83544260730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PUZLA d.o.o. za grafičke usluge i trgovinu</izvorni_sadrzaj>
    <derivirana_varijabla naziv="DomainObject.Predmet.ProtustrankaIDrugi_1">PUZLA d.o.o. za grafičke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PUZLA d.o.o. za grafičke usluge i trgovinu, OIB 83544260730, Sv. Roka 19, 31000 Osijek</izvorni_sadrzaj>
    <derivirana_varijabla naziv="DomainObject.Predmet.ProtustrankaIDrugiAdressOIB_1">PUZLA d.o.o. za grafičke usluge i trgovinu, OIB 83544260730, Sv. Roka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PUZLA d.o.o. za grafičke usluge i trgovinu</item>
    </izvorni_sadrzaj>
    <derivirana_varijabla naziv="DomainObject.Predmet.SudioniciListNaziv_1">
      <item>FINA RC OSIJEK</item>
      <item>PUZLA d.o.o. za grafičke usluge i trgovinu</item>
    </derivirana_varijabla>
  </DomainObject.Predmet.SudioniciListNaziv>
  <DomainObject.Predmet.SudioniciListAdressOIB>
    <izvorni_sadrzaj>
      <item>FINA RC OSIJEK, OIB 85821130368</item>
      <item>PUZLA d.o.o. za grafičke usluge i trgovinu, OIB 83544260730, Sv. Roka 19,31000 Osijek</item>
    </izvorni_sadrzaj>
    <derivirana_varijabla naziv="DomainObject.Predmet.SudioniciListAdressOIB_1">
      <item>FINA RC OSIJEK, OIB 85821130368</item>
      <item>PUZLA d.o.o. za grafičke usluge i trgovinu, OIB 83544260730, Sv. Roka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83544260730</item>
    </izvorni_sadrzaj>
    <derivirana_varijabla naziv="DomainObject.Predmet.SudioniciListNazivOIB_1">
      <item>, OIB 85821130368</item>
      <item>, OIB 83544260730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BAF9D-CA82-4CEC-9A81-B341AEE9F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2471</properties:Characters>
  <properties:Lines>93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2017-05-11T10:30:00Z</dcterms:created>
  <dc:creator>hermanj</dc:creator>
  <cp:lastModifiedBy>Žana Bem</cp:lastModifiedBy>
  <cp:lastPrinted>2017-04-13T09:47:00Z</cp:lastPrinted>
  <dcterms:modified xmlns:xsi="http://www.w3.org/2001/XMLSchema-instance" xsi:type="dcterms:W3CDTF">2017-05-11T10:39:00Z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