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f1b6" w14:paraId="39af1b6" w:rsidRDefault="00525DC4" w:rsidP="00525DC4" w:rsidR="00525DC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25DC4" w:rsidP="00525DC4" w:rsidR="00525DC4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St-345/20</w:t>
      </w:r>
      <w:r w:rsidRPr="00191CD8">
        <w:t>18-16</w:t>
      </w:r>
    </w:p>
    <w:p w:rsidRDefault="00525DC4" w:rsidP="00525DC4" w:rsidR="00525DC4" w:rsidRPr="0034294A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</w:p>
    <w:p w:rsidRDefault="00525DC4" w:rsidP="00525DC4" w:rsidR="00525DC4" w:rsidRPr="0034294A">
      <w:r w:rsidRPr="0034294A">
        <w:t xml:space="preserve">     52000 PAZIN, Dršćevka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525DC4" w:rsidP="00525DC4" w:rsidR="00525DC4" w:rsidRPr="0034294A">
      <w:pPr>
        <w:jc w:val="both"/>
      </w:pPr>
    </w:p>
    <w:p w:rsidRDefault="00525DC4" w:rsidP="00525DC4" w:rsidR="00525DC4" w:rsidRPr="0034294A">
      <w:pPr>
        <w:jc w:val="center"/>
      </w:pPr>
      <w:r w:rsidRPr="0034294A">
        <w:t>R E P U B L I K A   H R V A T S K A</w:t>
      </w:r>
    </w:p>
    <w:p w:rsidRDefault="00525DC4" w:rsidP="00525DC4" w:rsidR="00525DC4" w:rsidRPr="0034294A">
      <w:pPr>
        <w:jc w:val="center"/>
      </w:pPr>
    </w:p>
    <w:p w:rsidRDefault="00525DC4" w:rsidP="00525DC4" w:rsidR="00525DC4" w:rsidRPr="0034294A">
      <w:pPr>
        <w:jc w:val="center"/>
      </w:pPr>
      <w:r w:rsidRPr="0034294A">
        <w:t>R J E Š E N J E</w:t>
      </w:r>
    </w:p>
    <w:p w:rsidRDefault="00525DC4" w:rsidP="00525DC4" w:rsidR="00525DC4" w:rsidRPr="0034294A">
      <w:pPr>
        <w:jc w:val="both"/>
      </w:pPr>
    </w:p>
    <w:p w:rsidRDefault="00525DC4" w:rsidP="00525DC4" w:rsidR="00525DC4" w:rsidRPr="00191CD8">
      <w:pPr>
        <w:jc w:val="both"/>
        <w:rPr>
          <w:sz w:val="20"/>
          <w:szCs w:val="20"/>
        </w:rPr>
      </w:pPr>
      <w:r w:rsidRPr="0034294A">
        <w:tab/>
        <w:t>Trgovački sud u Pazinu, po stečajnom sucu Adrijani Labinjan Skok, radi naknadne diobe u stečajnom postupku nad S</w:t>
      </w:r>
      <w:r w:rsidRPr="00DF0D8C">
        <w:t xml:space="preserve">tečajnom masom iza </w:t>
      </w:r>
      <w:r>
        <w:t>D. E. A. DOM</w:t>
      </w:r>
      <w:r w:rsidRPr="00DF0D8C">
        <w:t xml:space="preserve"> </w:t>
      </w:r>
      <w:r w:rsidRPr="00F916CC">
        <w:t>d.o.o.</w:t>
      </w:r>
      <w:r>
        <w:t xml:space="preserve"> u steč</w:t>
      </w:r>
      <w:r w:rsidRPr="00191CD8">
        <w:t>aju, 2</w:t>
      </w:r>
      <w:r w:rsidR="00191CD8" w:rsidRPr="00191CD8">
        <w:t>6</w:t>
      </w:r>
      <w:r w:rsidRPr="00191CD8">
        <w:t>. listopada 2018.</w:t>
      </w:r>
    </w:p>
    <w:p w:rsidRDefault="00525DC4" w:rsidP="00525DC4" w:rsidR="00525DC4" w:rsidRPr="00294B6C">
      <w:pPr>
        <w:jc w:val="both"/>
      </w:pPr>
    </w:p>
    <w:p w:rsidRDefault="00525DC4" w:rsidP="00525DC4" w:rsidR="00525DC4" w:rsidRPr="004D3099">
      <w:pPr>
        <w:jc w:val="center"/>
      </w:pPr>
      <w:r w:rsidRPr="004D3099">
        <w:t>r i j e š i o  j e</w:t>
      </w:r>
    </w:p>
    <w:p w:rsidRDefault="00525DC4" w:rsidP="00525DC4" w:rsidR="00525DC4" w:rsidRPr="004D3099">
      <w:pPr>
        <w:jc w:val="center"/>
      </w:pPr>
    </w:p>
    <w:p w:rsidRDefault="00525DC4" w:rsidP="00525DC4" w:rsidR="00525DC4" w:rsidRPr="00B36D26">
      <w:pPr>
        <w:jc w:val="both"/>
      </w:pPr>
      <w:r w:rsidRPr="00B36D26">
        <w:tab/>
        <w:t>I.</w:t>
      </w:r>
      <w:r w:rsidRPr="00B36D26">
        <w:tab/>
        <w:t xml:space="preserve">Određuje se nastavak postupka radi naknadne diobe u stečajnom postupku nad </w:t>
      </w:r>
      <w:r w:rsidRPr="0034294A">
        <w:t>S</w:t>
      </w:r>
      <w:r w:rsidRPr="00DF0D8C">
        <w:t xml:space="preserve">tečajnom masom iza </w:t>
      </w:r>
      <w:r>
        <w:t>D. E. A. DOM</w:t>
      </w:r>
      <w:r w:rsidRPr="00DF0D8C">
        <w:t xml:space="preserve"> </w:t>
      </w:r>
      <w:r w:rsidRPr="00F916CC">
        <w:t>d.o.o.</w:t>
      </w:r>
      <w:r>
        <w:t xml:space="preserve"> u stečaju</w:t>
      </w:r>
      <w:r w:rsidRPr="00153DE9">
        <w:t>, dana 2</w:t>
      </w:r>
      <w:r w:rsidR="00191CD8" w:rsidRPr="00153DE9">
        <w:t>6</w:t>
      </w:r>
      <w:r w:rsidRPr="00153DE9">
        <w:t xml:space="preserve">. listopada 2018. u </w:t>
      </w:r>
      <w:r w:rsidR="00153DE9" w:rsidRPr="00153DE9">
        <w:t>9</w:t>
      </w:r>
      <w:r w:rsidRPr="00153DE9">
        <w:t>:</w:t>
      </w:r>
      <w:r w:rsidR="00153DE9" w:rsidRPr="00153DE9">
        <w:t>00</w:t>
      </w:r>
      <w:r w:rsidRPr="00153DE9">
        <w:t xml:space="preserve"> sati.  </w:t>
      </w:r>
      <w:r w:rsidRPr="00B36D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25DC4" w:rsidP="00525DC4" w:rsidR="00525DC4" w:rsidRPr="00B61A0B">
      <w:pPr>
        <w:jc w:val="both"/>
      </w:pPr>
    </w:p>
    <w:p w:rsidRDefault="00525DC4" w:rsidP="00525DC4" w:rsidR="00525DC4" w:rsidRPr="0084001B">
      <w:pPr>
        <w:jc w:val="both"/>
        <w:rPr>
          <w:rStyle w:val="f01"/>
          <w:color w:val="auto"/>
        </w:rPr>
      </w:pPr>
      <w:r w:rsidRPr="003E7094">
        <w:rPr>
          <w:color w:val="FF0000"/>
        </w:rPr>
        <w:tab/>
      </w:r>
      <w:r w:rsidRPr="009E514D">
        <w:t>II.</w:t>
      </w:r>
      <w:r w:rsidRPr="009E514D">
        <w:tab/>
        <w:t xml:space="preserve">Razrješuje se stečajni upravitelj Mladen Novaković iz Pule, Štinjan, Baližerka 44, OIB: 28857584241, te se za stečajnog upravitelja </w:t>
      </w:r>
      <w:r w:rsidRPr="0034294A">
        <w:t>S</w:t>
      </w:r>
      <w:r>
        <w:t>tečajne mase</w:t>
      </w:r>
      <w:r w:rsidRPr="00DF0D8C">
        <w:t xml:space="preserve"> iza </w:t>
      </w:r>
      <w:r>
        <w:t>D. E. A. DOM</w:t>
      </w:r>
      <w:r w:rsidRPr="00DF0D8C">
        <w:t xml:space="preserve"> </w:t>
      </w:r>
      <w:r w:rsidRPr="00F916CC">
        <w:t>d.o.o.</w:t>
      </w:r>
      <w:r>
        <w:t xml:space="preserve"> u stečaju</w:t>
      </w:r>
      <w:r w:rsidRPr="009E514D">
        <w:t xml:space="preserve"> imenuj</w:t>
      </w:r>
      <w:r w:rsidRPr="00153DE9">
        <w:t>e</w:t>
      </w:r>
      <w:r w:rsidRPr="00153DE9">
        <w:rPr>
          <w:color w:val="FF0000"/>
        </w:rPr>
        <w:t xml:space="preserve"> </w:t>
      </w:r>
      <w:r w:rsidR="00153DE9" w:rsidRPr="00153DE9">
        <w:t>Damir Debeljuh iz Pule, Laginjina 6, OIB: 29203139768</w:t>
      </w:r>
      <w:r w:rsidRPr="00153DE9">
        <w:rPr>
          <w:rStyle w:val="f01"/>
          <w:color w:val="auto"/>
        </w:rPr>
        <w:t>.</w:t>
      </w:r>
    </w:p>
    <w:p w:rsidRDefault="00525DC4" w:rsidP="00525DC4" w:rsidR="00525DC4">
      <w:pPr>
        <w:jc w:val="both"/>
        <w:rPr>
          <w:rStyle w:val="f01"/>
          <w:color w:val="auto"/>
        </w:rPr>
      </w:pPr>
    </w:p>
    <w:p w:rsidRDefault="00525DC4" w:rsidP="00525DC4" w:rsidR="00525DC4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</w:t>
      </w:r>
      <w:r w:rsidRPr="00426CE4">
        <w:t xml:space="preserve">upiše </w:t>
      </w:r>
      <w:r w:rsidRPr="0034294A">
        <w:t>S</w:t>
      </w:r>
      <w:r>
        <w:t>tečajnu masu</w:t>
      </w:r>
      <w:r w:rsidRPr="00DF0D8C">
        <w:t xml:space="preserve"> iza </w:t>
      </w:r>
      <w:r>
        <w:t>D. E. A. DOM</w:t>
      </w:r>
      <w:r w:rsidRPr="00DF0D8C">
        <w:t xml:space="preserve"> </w:t>
      </w:r>
      <w:r w:rsidRPr="00F916CC">
        <w:t>d.o.o.</w:t>
      </w:r>
      <w:r>
        <w:t xml:space="preserve"> u stečaju</w:t>
      </w:r>
      <w:r w:rsidRPr="00426CE4">
        <w:t xml:space="preserve">, sa sjedištem prema adresi stečajnog upravitelja </w:t>
      </w:r>
      <w:r>
        <w:t>iz točke II. izreke ove odluke.</w:t>
      </w:r>
    </w:p>
    <w:p w:rsidRDefault="00525DC4" w:rsidP="00525DC4" w:rsidR="00525DC4" w:rsidRPr="004D3099">
      <w:pPr>
        <w:jc w:val="both"/>
      </w:pPr>
    </w:p>
    <w:p w:rsidRDefault="00525DC4" w:rsidP="00525DC4" w:rsidR="00525DC4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</w:t>
      </w:r>
      <w:r>
        <w:t>ajnog zakona (Narodne novine</w:t>
      </w:r>
      <w:r w:rsidRPr="004D3099">
        <w:t xml:space="preserve"> 71/15,</w:t>
      </w:r>
      <w:r>
        <w:t xml:space="preserve"> 104/17,</w:t>
      </w:r>
      <w:r w:rsidRPr="004D3099">
        <w:t xml:space="preserve"> dalje: SZ).</w:t>
      </w:r>
    </w:p>
    <w:p w:rsidRDefault="00525DC4" w:rsidP="00525DC4" w:rsidR="00525DC4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Pr="008636DE">
        <w:t>52-</w:t>
      </w:r>
      <w:r>
        <w:t>345</w:t>
      </w:r>
      <w:r w:rsidRPr="008636DE">
        <w:t>2018. Zapos</w:t>
      </w:r>
      <w:r w:rsidRPr="004D3099">
        <w:t xml:space="preserve">lenici koji prijavljuju svoja potraživanja po osnovu rada ne moraju platiti pristojbu. </w:t>
      </w:r>
    </w:p>
    <w:p w:rsidRDefault="00525DC4" w:rsidP="00525DC4" w:rsidR="00525DC4" w:rsidRPr="004D3099">
      <w:pPr>
        <w:jc w:val="both"/>
      </w:pPr>
    </w:p>
    <w:p w:rsidRDefault="00525DC4" w:rsidP="00525DC4" w:rsidR="00525DC4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525DC4" w:rsidP="00525DC4" w:rsidR="00525DC4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525DC4" w:rsidP="00525DC4" w:rsidR="00525DC4" w:rsidRPr="004D3099">
      <w:pPr>
        <w:jc w:val="both"/>
      </w:pPr>
      <w:r w:rsidRPr="004D3099">
        <w:tab/>
      </w:r>
    </w:p>
    <w:p w:rsidRDefault="00525DC4" w:rsidP="00525DC4" w:rsidR="00525DC4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525DC4" w:rsidP="00525DC4" w:rsidR="00525DC4">
      <w:pPr>
        <w:jc w:val="both"/>
      </w:pPr>
      <w:r>
        <w:tab/>
      </w:r>
    </w:p>
    <w:p w:rsidRDefault="00525DC4" w:rsidP="00525DC4" w:rsidR="00525DC4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525DC4" w:rsidP="00525DC4" w:rsidR="00525DC4" w:rsidRPr="008B2467">
      <w:pPr>
        <w:jc w:val="center"/>
      </w:pPr>
    </w:p>
    <w:p w:rsidRDefault="00525DC4" w:rsidP="00525DC4" w:rsidR="00525DC4" w:rsidRPr="009E514D">
      <w:pPr>
        <w:jc w:val="center"/>
      </w:pPr>
      <w:r>
        <w:t>20. prosinca</w:t>
      </w:r>
      <w:r w:rsidRPr="009E514D">
        <w:t xml:space="preserve"> 2018. u 12:15 sati,</w:t>
      </w:r>
    </w:p>
    <w:p w:rsidRDefault="00525DC4" w:rsidP="00525DC4" w:rsidR="00525DC4" w:rsidRPr="0015551F">
      <w:pPr>
        <w:jc w:val="center"/>
      </w:pPr>
      <w:r w:rsidRPr="0015551F">
        <w:lastRenderedPageBreak/>
        <w:t>sudnica broj 5,</w:t>
      </w:r>
    </w:p>
    <w:p w:rsidRDefault="00525DC4" w:rsidP="00525DC4" w:rsidR="00525DC4" w:rsidRPr="0015551F">
      <w:pPr>
        <w:jc w:val="center"/>
      </w:pPr>
      <w:r w:rsidRPr="0015551F">
        <w:t xml:space="preserve">u Trgovačkom sudu u Pazinu, Dršćevka 1. </w:t>
      </w:r>
    </w:p>
    <w:p w:rsidRDefault="00525DC4" w:rsidP="00525DC4" w:rsidR="00525DC4" w:rsidRPr="0015551F"/>
    <w:p w:rsidRDefault="00525DC4" w:rsidP="00525DC4" w:rsidR="00525DC4" w:rsidRPr="0015551F">
      <w:pPr>
        <w:jc w:val="both"/>
      </w:pPr>
      <w:r w:rsidRPr="0015551F">
        <w:tab/>
        <w:t>VIII.</w:t>
      </w:r>
      <w:r w:rsidRPr="0015551F">
        <w:tab/>
        <w:t xml:space="preserve">Izvještajno ročište na kojem će se na temelju izvješća stečajnog upravitelja odlučivati o daljnjem tijeku stečajnog postupka određuje se za dan </w:t>
      </w:r>
    </w:p>
    <w:p w:rsidRDefault="00525DC4" w:rsidP="00525DC4" w:rsidR="00525DC4" w:rsidRPr="0015551F">
      <w:pPr>
        <w:jc w:val="center"/>
      </w:pPr>
    </w:p>
    <w:p w:rsidRDefault="00525DC4" w:rsidP="00525DC4" w:rsidR="00525DC4" w:rsidRPr="009E514D">
      <w:pPr>
        <w:jc w:val="center"/>
      </w:pPr>
      <w:r>
        <w:t>20. prosinca</w:t>
      </w:r>
      <w:r w:rsidRPr="009E514D">
        <w:t xml:space="preserve"> 2018. u 12:30 sati</w:t>
      </w:r>
    </w:p>
    <w:p w:rsidRDefault="00525DC4" w:rsidP="00525DC4" w:rsidR="00525DC4" w:rsidRPr="0015551F">
      <w:pPr>
        <w:jc w:val="center"/>
      </w:pPr>
      <w:r w:rsidRPr="0015551F">
        <w:t>sudnica broj 5</w:t>
      </w:r>
    </w:p>
    <w:p w:rsidRDefault="00525DC4" w:rsidP="00525DC4" w:rsidR="00525DC4" w:rsidRPr="008B2467">
      <w:pPr>
        <w:jc w:val="center"/>
      </w:pPr>
      <w:r w:rsidRPr="008B2467">
        <w:t>u Trgovačkom sudu u Pazinu, Dršćevka 1.</w:t>
      </w:r>
    </w:p>
    <w:p w:rsidRDefault="00525DC4" w:rsidP="00525DC4" w:rsidR="00525DC4" w:rsidRPr="004D3099">
      <w:pPr>
        <w:jc w:val="center"/>
      </w:pPr>
    </w:p>
    <w:p w:rsidRDefault="00525DC4" w:rsidP="00525DC4" w:rsidR="00525DC4" w:rsidRPr="009E514D">
      <w:pPr>
        <w:jc w:val="both"/>
      </w:pPr>
      <w:r w:rsidRPr="009E514D">
        <w:tab/>
        <w:t>IX.</w:t>
      </w:r>
      <w:r w:rsidRPr="009E514D">
        <w:tab/>
        <w:t xml:space="preserve">Nalaže se Zemljišnoknjižnom odjelu Općinskog suda u Puli-Pola, </w:t>
      </w:r>
      <w:r>
        <w:t xml:space="preserve">Stalne službe u Bujama – Buie, </w:t>
      </w:r>
      <w:r w:rsidRPr="009E514D">
        <w:t xml:space="preserve">da izvrši upis nastavka postupka radi naknadne diobe nad </w:t>
      </w:r>
      <w:r w:rsidRPr="0034294A">
        <w:t>S</w:t>
      </w:r>
      <w:r w:rsidRPr="00DF0D8C">
        <w:t xml:space="preserve">tečajnom masom iza </w:t>
      </w:r>
      <w:r>
        <w:t>D. E. A. DOM</w:t>
      </w:r>
      <w:r w:rsidRPr="00DF0D8C">
        <w:t xml:space="preserve"> </w:t>
      </w:r>
      <w:r w:rsidRPr="00F916CC">
        <w:t>d.o.o.</w:t>
      </w:r>
      <w:r>
        <w:t xml:space="preserve"> u stečaju</w:t>
      </w:r>
      <w:r w:rsidRPr="009E514D">
        <w:t xml:space="preserve">, na nekretninama društva </w:t>
      </w:r>
      <w:r>
        <w:t>D. E. A. DOM</w:t>
      </w:r>
      <w:r w:rsidRPr="00DF0D8C">
        <w:t xml:space="preserve"> </w:t>
      </w:r>
      <w:r w:rsidRPr="00F916CC">
        <w:t>d.o.o.</w:t>
      </w:r>
      <w:r w:rsidRPr="009E514D">
        <w:t xml:space="preserve">, OIB: </w:t>
      </w:r>
      <w:r>
        <w:t>13457105861</w:t>
      </w:r>
      <w:r w:rsidRPr="009E514D">
        <w:t xml:space="preserve">, i to k.č.br. </w:t>
      </w:r>
      <w:r>
        <w:t>1612/5 i k.č.br. 1612/6, upisane u zk.ul. 127 k.o. Lovrečica.</w:t>
      </w:r>
    </w:p>
    <w:p w:rsidRDefault="00525DC4" w:rsidP="00525DC4" w:rsidR="00525DC4" w:rsidRPr="009E514D">
      <w:pPr>
        <w:jc w:val="both"/>
      </w:pPr>
    </w:p>
    <w:p w:rsidRDefault="00525DC4" w:rsidP="00525DC4" w:rsidR="00525DC4" w:rsidRPr="004D3099">
      <w:pPr>
        <w:jc w:val="center"/>
      </w:pPr>
      <w:r w:rsidRPr="004D3099">
        <w:t>Obrazloženje</w:t>
      </w:r>
    </w:p>
    <w:p w:rsidRDefault="00525DC4" w:rsidP="00525DC4" w:rsidR="00525DC4" w:rsidRPr="004D3099">
      <w:pPr>
        <w:jc w:val="both"/>
      </w:pPr>
    </w:p>
    <w:p w:rsidRDefault="00525DC4" w:rsidP="00525DC4" w:rsidR="00525DC4" w:rsidRPr="00EC55E2">
      <w:pPr>
        <w:jc w:val="both"/>
      </w:pPr>
      <w:r w:rsidRPr="00EC55E2">
        <w:tab/>
        <w:t xml:space="preserve">Predlagatelj </w:t>
      </w:r>
      <w:r>
        <w:t>EVGENY DYAKOV</w:t>
      </w:r>
      <w:r w:rsidRPr="006844D7">
        <w:t>, Ruska Federacija, Kemerovo, Nagradskaja 19A, stan 3, OIB: 54014</w:t>
      </w:r>
      <w:r>
        <w:t>041823</w:t>
      </w:r>
      <w:r w:rsidR="000A47A8">
        <w:t>, po punomoćnicima</w:t>
      </w:r>
      <w:r w:rsidRPr="00EC55E2">
        <w:t xml:space="preserve"> pre</w:t>
      </w:r>
      <w:r w:rsidR="000A47A8">
        <w:t>dložio</w:t>
      </w:r>
      <w:r w:rsidRPr="00EC55E2">
        <w:t xml:space="preserve"> je nastavak stečajnog postupka radi naknadne diobe s obzirom da je društvo </w:t>
      </w:r>
      <w:r w:rsidR="000A47A8">
        <w:t>D. E. A. DOM</w:t>
      </w:r>
      <w:r w:rsidR="000A47A8" w:rsidRPr="00DF0D8C">
        <w:t xml:space="preserve"> </w:t>
      </w:r>
      <w:r w:rsidR="000A47A8" w:rsidRPr="00F916CC">
        <w:t>d.o.o.</w:t>
      </w:r>
      <w:r w:rsidR="000A47A8">
        <w:t xml:space="preserve"> Poreč</w:t>
      </w:r>
      <w:r w:rsidRPr="00EC55E2">
        <w:t>, nad kojim je skraćeni stečajni postupak otvoren i zaključen</w:t>
      </w:r>
      <w:r w:rsidR="000A47A8">
        <w:t>, upisano kao vlasnik nekretnina</w:t>
      </w:r>
      <w:r w:rsidRPr="00EC55E2">
        <w:t xml:space="preserve"> u k.o. </w:t>
      </w:r>
      <w:r w:rsidR="000A47A8">
        <w:t>Lovrečica</w:t>
      </w:r>
      <w:r w:rsidRPr="00EC55E2">
        <w:t xml:space="preserve">.  </w:t>
      </w:r>
    </w:p>
    <w:p w:rsidRDefault="00525DC4" w:rsidP="00525DC4" w:rsidR="00525DC4" w:rsidRPr="00EC55E2">
      <w:pPr>
        <w:jc w:val="both"/>
      </w:pPr>
      <w:r w:rsidRPr="00EC55E2">
        <w:tab/>
        <w:t>Uvidom u listu stečajnih upravitelja za ovaj sud utvrđeno je da stečajni upravitelj Mladen Novaković iz Pule, koji je imenovan u skraćenom stečajnom postupku nad dužnikom, nije na listi A stečajnih upravitelja, pa je razriješen dužnosti te je izbor stečajnog upravitelja obavljen metodom slučajnog odabira s liste A stečajnih upravitelja za područje nadležnosti ovoga suda.</w:t>
      </w:r>
    </w:p>
    <w:p w:rsidRDefault="00525DC4" w:rsidP="00525DC4" w:rsidR="00525DC4" w:rsidRPr="00EC55E2">
      <w:pPr>
        <w:jc w:val="both"/>
      </w:pPr>
      <w:r w:rsidRPr="00EC55E2">
        <w:tab/>
        <w:t>Slijedom navedenog, a po odredbi čl. 431. st. 2., čl. 289. st. 1. i 5. te čl. 133. st. 5. i 6. kao i čl. 84. st. 1. i 85. st. 1. Stečajnog zakona, donesena je odluka kao u izreci.</w:t>
      </w:r>
    </w:p>
    <w:p w:rsidRDefault="00525DC4" w:rsidP="00525DC4" w:rsidR="00525DC4" w:rsidRPr="00AD6EF9">
      <w:pPr>
        <w:jc w:val="both"/>
      </w:pPr>
    </w:p>
    <w:p w:rsidRDefault="00525DC4" w:rsidP="00525DC4" w:rsidR="00525DC4" w:rsidRPr="00191CD8">
      <w:pPr>
        <w:jc w:val="center"/>
      </w:pPr>
      <w:r w:rsidRPr="00191CD8">
        <w:t xml:space="preserve">U Pazinu </w:t>
      </w:r>
      <w:r w:rsidR="000A47A8" w:rsidRPr="00191CD8">
        <w:t>2</w:t>
      </w:r>
      <w:r w:rsidR="00191CD8" w:rsidRPr="00191CD8">
        <w:t>6</w:t>
      </w:r>
      <w:r w:rsidR="000A47A8" w:rsidRPr="00191CD8">
        <w:t>. listopada</w:t>
      </w:r>
      <w:r w:rsidRPr="00191CD8">
        <w:t xml:space="preserve"> 2018.</w:t>
      </w:r>
    </w:p>
    <w:p w:rsidRDefault="00525DC4" w:rsidP="00525DC4" w:rsidR="00525DC4" w:rsidRPr="004D3099">
      <w:pPr>
        <w:jc w:val="center"/>
      </w:pPr>
    </w:p>
    <w:p w:rsidRDefault="00525DC4" w:rsidP="00525DC4" w:rsidR="00525DC4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525DC4" w:rsidP="00525DC4" w:rsidR="00525DC4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525DC4" w:rsidP="00525DC4" w:rsidR="00525DC4" w:rsidRPr="004D3099">
      <w:pPr>
        <w:jc w:val="both"/>
      </w:pPr>
    </w:p>
    <w:p w:rsidRDefault="00525DC4" w:rsidP="00525DC4" w:rsidR="00525DC4">
      <w:r>
        <w:t>UPUTA O PRAVNOM LIJEKU:</w:t>
      </w:r>
    </w:p>
    <w:p w:rsidRDefault="00525DC4" w:rsidP="00525DC4" w:rsidR="00525DC4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525DC4" w:rsidP="00525DC4" w:rsidR="00525DC4" w:rsidRPr="00E605C9">
      <w:pPr>
        <w:jc w:val="both"/>
      </w:pPr>
    </w:p>
    <w:p w:rsidRDefault="00525DC4" w:rsidP="00525DC4" w:rsidR="00525DC4">
      <w:pPr>
        <w:jc w:val="both"/>
      </w:pPr>
      <w:r w:rsidRPr="001331D5">
        <w:t>DNA:</w:t>
      </w:r>
    </w:p>
    <w:p w:rsidRDefault="00525DC4" w:rsidP="00525DC4" w:rsidR="00525DC4" w:rsidRPr="00153DE9">
      <w:pPr>
        <w:jc w:val="both"/>
      </w:pPr>
      <w:r w:rsidRPr="00153DE9">
        <w:t xml:space="preserve">- predlagatelj pp </w:t>
      </w:r>
      <w:r w:rsidR="000A47A8" w:rsidRPr="00153DE9">
        <w:t>Ivani Buić, Rijeka, Ivana Grohovca 2/I</w:t>
      </w:r>
    </w:p>
    <w:p w:rsidRDefault="00153DE9" w:rsidP="00525DC4" w:rsidR="00525DC4" w:rsidRPr="00153DE9">
      <w:pPr>
        <w:jc w:val="both"/>
      </w:pPr>
      <w:r w:rsidRPr="00153DE9">
        <w:t>- stečajni</w:t>
      </w:r>
      <w:r w:rsidR="00525DC4" w:rsidRPr="00153DE9">
        <w:t xml:space="preserve"> upravitelj </w:t>
      </w:r>
      <w:r w:rsidRPr="00153DE9">
        <w:t>Damir Debeljuh iz Pule, Laginjina 6</w:t>
      </w:r>
      <w:r w:rsidR="00525DC4" w:rsidRPr="00153DE9">
        <w:t xml:space="preserve"> </w:t>
      </w:r>
    </w:p>
    <w:p w:rsidRDefault="00525DC4" w:rsidP="00525DC4" w:rsidR="00525DC4" w:rsidRPr="00153DE9">
      <w:pPr>
        <w:jc w:val="both"/>
      </w:pPr>
      <w:r w:rsidRPr="00153DE9">
        <w:t>- ŽDO Pula, Pula, Rovinjska ul. 2</w:t>
      </w:r>
    </w:p>
    <w:p w:rsidRDefault="00525DC4" w:rsidP="00525DC4" w:rsidR="00525DC4" w:rsidRPr="001331D5">
      <w:pPr>
        <w:jc w:val="both"/>
      </w:pPr>
      <w:r w:rsidRPr="001331D5">
        <w:t>- FINA, Regionalni centar Rijeka, Rijeka, F. Kurelca 8</w:t>
      </w:r>
    </w:p>
    <w:p w:rsidRDefault="00525DC4" w:rsidP="00525DC4" w:rsidR="00525DC4" w:rsidRPr="001331D5">
      <w:pPr>
        <w:jc w:val="both"/>
      </w:pPr>
      <w:r w:rsidRPr="001331D5">
        <w:t>- Porezna uprava – Područni ured Pazin</w:t>
      </w:r>
      <w:r>
        <w:t>, Pazin</w:t>
      </w:r>
      <w:r w:rsidRPr="001331D5">
        <w:t xml:space="preserve">, M. B. Rašana 2/4, p.p. 60  </w:t>
      </w:r>
    </w:p>
    <w:p w:rsidRDefault="00525DC4" w:rsidP="00525DC4" w:rsidR="00525DC4" w:rsidRPr="00DD676D">
      <w:pPr>
        <w:jc w:val="both"/>
      </w:pPr>
      <w:r w:rsidRPr="00DD676D">
        <w:softHyphen/>
        <w:t>- sudski registar ovoga suda</w:t>
      </w:r>
    </w:p>
    <w:p w:rsidRDefault="00525DC4" w:rsidP="00525DC4" w:rsidR="00525DC4" w:rsidRPr="00DD676D">
      <w:r>
        <w:t>- Općinski sud</w:t>
      </w:r>
      <w:r w:rsidRPr="00DD676D">
        <w:t xml:space="preserve"> u Puli-Pola</w:t>
      </w:r>
      <w:r>
        <w:t>, Z</w:t>
      </w:r>
      <w:r w:rsidRPr="00DD676D">
        <w:t>emljišnoknjižni odjel</w:t>
      </w:r>
      <w:r w:rsidR="000A47A8">
        <w:t xml:space="preserve"> Buje-Buie</w:t>
      </w:r>
      <w:r>
        <w:t xml:space="preserve">, </w:t>
      </w:r>
      <w:r w:rsidR="000A47A8">
        <w:t>Buje, Istarska ul. 1</w:t>
      </w:r>
    </w:p>
    <w:p w:rsidRDefault="00525DC4" w:rsidP="00191CD8" w:rsidR="00500701">
      <w:pPr>
        <w:jc w:val="both"/>
      </w:pPr>
      <w:r w:rsidRPr="00DD676D">
        <w:t>- e-oglasna ploča 8 dana</w:t>
      </w:r>
    </w:p>
    <w:sectPr w:rsidSect="00191CD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DC4" w:rsidP="00525DC4" w:rsidR="00525DC4">
      <w:r>
        <w:separator/>
      </w:r>
    </w:p>
  </w:endnote>
  <w:endnote w:id="0" w:type="continuationSeparator">
    <w:p w:rsidRDefault="00525DC4" w:rsidP="00525DC4" w:rsidR="00525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DC4" w:rsidP="00525DC4" w:rsidR="00525DC4">
      <w:r>
        <w:separator/>
      </w:r>
    </w:p>
  </w:footnote>
  <w:footnote w:id="0" w:type="continuationSeparator">
    <w:p w:rsidRDefault="00525DC4" w:rsidP="00525DC4" w:rsidR="00525D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7A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145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7A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4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47A8" w:rsidP="00294B6C" w:rsidR="00294B6C" w:rsidRPr="00191CD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525DC4">
      <w:t>2 St-345/20</w:t>
    </w:r>
    <w:r w:rsidR="00525DC4" w:rsidRPr="008636DE">
      <w:t>1</w:t>
    </w:r>
    <w:r w:rsidR="00525DC4" w:rsidRPr="00191CD8">
      <w:t>8-16</w:t>
    </w:r>
  </w:p>
  <w:p w:rsidRDefault="000A47A8" w:rsidP="00294B6C" w:rsidR="00FB440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</w:p>
  <w:p w:rsidRDefault="00201450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7A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5DC4"/>
    <w:rsid w:val="000A47A8"/>
    <w:rsid w:val="00153DE9"/>
    <w:rsid w:val="00191CD8"/>
    <w:rsid w:val="00201450"/>
    <w:rsid w:val="00525DC4"/>
    <w:rsid w:val="00554328"/>
    <w:rsid w:val="005F7DCE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5D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25D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25DC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25DC4"/>
  </w:style>
  <w:style w:customStyle="true" w:styleId="f01" w:type="character">
    <w:name w:val="f01"/>
    <w:rsid w:val="00525DC4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D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5DC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D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5DC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45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45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45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45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5D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25D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25DC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25DC4"/>
  </w:style>
  <w:style w:customStyle="1" w:styleId="f01" w:type="character">
    <w:name w:val="f01"/>
    <w:rsid w:val="00525DC4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5D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5DC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5D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5DC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45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45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45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45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E. A. DOM d.o.o.  u stečaju POREČ</izvorni_sadrzaj>
    <derivirana_varijabla naziv="DomainObject.Predmet.ProtustrankaFormated_1">  D. E. A. DOM d.o.o.  u stečaju POREČ</derivirana_varijabla>
  </DomainObject.Predmet.ProtustrankaFormated>
  <DomainObject.Predmet.ProtustrankaFormatedOIB>
    <izvorni_sadrzaj>  D. E. A. DOM d.o.o.  u stečaju POREČ, OIB 13457105861</izvorni_sadrzaj>
    <derivirana_varijabla naziv="DomainObject.Predmet.ProtustrankaFormatedOIB_1">  D. E. A. DOM d.o.o.  u stečaju POREČ, OIB 13457105861</derivirana_varijabla>
  </DomainObject.Predmet.ProtustrankaFormatedOIB>
  <DomainObject.Predmet.ProtustrankaFormatedWithAdress>
    <izvorni_sadrzaj> D. E. A. DOM d.o.o.  u stečaju POREČ, Partizanska 5a, 52440 Poreč</izvorni_sadrzaj>
    <derivirana_varijabla naziv="DomainObject.Predmet.ProtustrankaFormatedWithAdress_1"> D. E. A. DOM d.o.o.  u stečaju POREČ, Partizanska 5a, 52440 Poreč</derivirana_varijabla>
  </DomainObject.Predmet.ProtustrankaFormatedWithAdress>
  <DomainObject.Predmet.ProtustrankaFormatedWithAdressOIB>
    <izvorni_sadrzaj> D. E. A. DOM d.o.o.  u stečaju POREČ, OIB 13457105861, Partizanska 5a, 52440 Poreč</izvorni_sadrzaj>
    <derivirana_varijabla naziv="DomainObject.Predmet.ProtustrankaFormatedWithAdressOIB_1"> D. E. A. DOM d.o.o.  u stečaju POREČ, OIB 13457105861, Partizanska 5a, 52440 Poreč</derivirana_varijabla>
  </DomainObject.Predmet.ProtustrankaFormatedWithAdressOIB>
  <DomainObject.Predmet.ProtustrankaWithAdress>
    <izvorni_sadrzaj>D. E. A. DOM d.o.o.  u stečaju POREČ Partizanska 5a, 52440 Poreč</izvorni_sadrzaj>
    <derivirana_varijabla naziv="DomainObject.Predmet.ProtustrankaWithAdress_1">D. E. A. DOM d.o.o.  u stečaju POREČ Partizanska 5a, 52440 Poreč</derivirana_varijabla>
  </DomainObject.Predmet.ProtustrankaWithAdress>
  <DomainObject.Predmet.ProtustrankaWithAdressOIB>
    <izvorni_sadrzaj>D. E. A. DOM d.o.o.  u stečaju POREČ, OIB 13457105861, Partizanska 5a, 52440 Poreč</izvorni_sadrzaj>
    <derivirana_varijabla naziv="DomainObject.Predmet.ProtustrankaWithAdressOIB_1">D. E. A. DOM d.o.o.  u stečaju POREČ, OIB 13457105861, Partizanska 5a, 52440 Poreč</derivirana_varijabla>
  </DomainObject.Predmet.ProtustrankaWithAdressOIB>
  <DomainObject.Predmet.ProtustrankaNazivFormated>
    <izvorni_sadrzaj>D. E. A. DOM d.o.o.  u stečaju POREČ</izvorni_sadrzaj>
    <derivirana_varijabla naziv="DomainObject.Predmet.ProtustrankaNazivFormated_1">D. E. A. DOM d.o.o.  u stečaju POREČ</derivirana_varijabla>
  </DomainObject.Predmet.ProtustrankaNazivFormated>
  <DomainObject.Predmet.ProtustrankaNazivFormatedOIB>
    <izvorni_sadrzaj>D. E. A. DOM d.o.o.  u stečaju POREČ, OIB 13457105861</izvorni_sadrzaj>
    <derivirana_varijabla naziv="DomainObject.Predmet.ProtustrankaNazivFormatedOIB_1">D. E. A. DOM d.o.o.  u stečaju POREČ, OIB 13457105861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Evgeny Dyakov zastupanog po punomoćniku VEDRAN PETRIĆ; Ivana Buić</izvorni_sadrzaj>
    <derivirana_varijabla naziv="DomainObject.Predmet.StrankaFormated_1">  Evgeny Dyakov zastupanog po punomoćniku VEDRAN PETRIĆ; Ivana Buić</derivirana_varijabla>
  </DomainObject.Predmet.StrankaFormated>
  <DomainObject.Predmet.StrankaFormatedOIB>
    <izvorni_sadrzaj>  Evgeny Dyakov, OIB 54014041823 zastupanog po punomoćniku VEDRAN PETRIĆ; Ivana Buić</izvorni_sadrzaj>
    <derivirana_varijabla naziv="DomainObject.Predmet.StrankaFormatedOIB_1">  Evgeny Dyakov, OIB 54014041823 zastupanog po punomoćniku VEDRAN PETRIĆ; Ivana Buić</derivirana_varijabla>
  </DomainObject.Predmet.StrankaFormatedOIB>
  <DomainObject.Predmet.StrankaFormatedWithAdress>
    <izvorni_sadrzaj> Evgeny Dyakov, NAGRADSKAJA 19a, stan 3, Kemerovo zastupanog po punomoćniku VEDRAN PETRIĆ; Ivana Buić</izvorni_sadrzaj>
    <derivirana_varijabla naziv="DomainObject.Predmet.StrankaFormatedWithAdress_1"> Evgeny Dyakov, NAGRADSKAJA 19a, stan 3, Kemerovo zastupanog po punomoćniku VEDRAN PETRIĆ; Ivana Buić</derivirana_varijabla>
  </DomainObject.Predmet.StrankaFormatedWithAdress>
  <DomainObject.Predmet.StrankaFormatedWithAdressOIB>
    <izvorni_sadrzaj> Evgeny Dyakov, OIB 54014041823, NAGRADSKAJA 19a, stan 3, Kemerovo zastupanog po punomoćniku VEDRAN PETRIĆ; Ivana Buić</izvorni_sadrzaj>
    <derivirana_varijabla naziv="DomainObject.Predmet.StrankaFormatedWithAdressOIB_1"> Evgeny Dyakov, OIB 54014041823, NAGRADSKAJA 19a, stan 3, Kemerovo zastupanog po punomoćniku VEDRAN PETRIĆ; Ivana Buić</derivirana_varijabla>
  </DomainObject.Predmet.StrankaFormatedWithAdressOIB>
  <DomainObject.Predmet.StrankaWithAdress>
    <izvorni_sadrzaj>Evgeny Dyakov NAGRADSKAJA 19a, stan 3,Kemerovo</izvorni_sadrzaj>
    <derivirana_varijabla naziv="DomainObject.Predmet.StrankaWithAdress_1">Evgeny Dyakov NAGRADSKAJA 19a, stan 3,Kemerovo</derivirana_varijabla>
  </DomainObject.Predmet.StrankaWithAdress>
  <DomainObject.Predmet.StrankaWithAdressOIB>
    <izvorni_sadrzaj>Evgeny Dyakov, OIB 54014041823, NAGRADSKAJA 19a, stan 3,Kemerovo</izvorni_sadrzaj>
    <derivirana_varijabla naziv="DomainObject.Predmet.StrankaWithAdressOIB_1">Evgeny Dyakov, OIB 54014041823, NAGRADSKAJA 19a, stan 3,Kemerovo</derivirana_varijabla>
  </DomainObject.Predmet.StrankaWithAdressOIB>
  <DomainObject.Predmet.StrankaNazivFormated>
    <izvorni_sadrzaj>Evgeny Dyakov</izvorni_sadrzaj>
    <derivirana_varijabla naziv="DomainObject.Predmet.StrankaNazivFormated_1">Evgeny Dyakov</derivirana_varijabla>
  </DomainObject.Predmet.StrankaNazivFormated>
  <DomainObject.Predmet.StrankaNazivFormatedOIB>
    <izvorni_sadrzaj>Evgeny Dyakov, OIB 54014041823</izvorni_sadrzaj>
    <derivirana_varijabla naziv="DomainObject.Predmet.StrankaNazivFormatedOIB_1">Evgeny Dyakov, OIB 54014041823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Evgeny Dyakov zastupanog po punomoćniku VEDRAN PETRIĆ; Ivana Buić</item>
    </izvorni_sadrzaj>
    <derivirana_varijabla naziv="DomainObject.Predmet.StrankaListFormated_1">
      <item>Evgeny Dyakov zastupanog po punomoćniku VEDRAN PETRIĆ; Ivana Buić</item>
    </derivirana_varijabla>
  </DomainObject.Predmet.StrankaListFormated>
  <DomainObject.Predmet.StrankaListFormatedOIB>
    <izvorni_sadrzaj>
      <item>Evgeny Dyakov, OIB 54014041823 zastupanog po punomoćniku VEDRAN PETRIĆ; Ivana Buić</item>
    </izvorni_sadrzaj>
    <derivirana_varijabla naziv="DomainObject.Predmet.StrankaListFormatedOIB_1">
      <item>Evgeny Dyakov, OIB 54014041823 zastupanog po punomoćniku VEDRAN PETRIĆ; Ivana Buić</item>
    </derivirana_varijabla>
  </DomainObject.Predmet.StrankaListFormatedOIB>
  <DomainObject.Predmet.StrankaListFormatedWithAdress>
    <izvorni_sadrzaj>
      <item>Evgeny Dyakov, NAGRADSKAJA 19a, stan 3, Kemerovo zastupanog po punomoćniku VEDRAN PETRIĆ; Ivana Buić</item>
    </izvorni_sadrzaj>
    <derivirana_varijabla naziv="DomainObject.Predmet.StrankaListFormatedWithAdress_1">
      <item>Evgeny Dyakov, NAGRADSKAJA 19a, stan 3, Kemerovo zastupanog po punomoćniku VEDRAN PETRIĆ; Ivana Buić</item>
    </derivirana_varijabla>
  </DomainObject.Predmet.StrankaListFormatedWithAdress>
  <DomainObject.Predmet.StrankaListFormatedWithAdressOIB>
    <izvorni_sadrzaj>
      <item>Evgeny Dyakov, OIB 54014041823, NAGRADSKAJA 19a, stan 3, Kemerovo zastupanog po punomoćniku VEDRAN PETRIĆ; Ivana Buić</item>
    </izvorni_sadrzaj>
    <derivirana_varijabla naziv="DomainObject.Predmet.StrankaListFormatedWithAdressOIB_1">
      <item>Evgeny Dyakov, OIB 54014041823, NAGRADSKAJA 19a, stan 3, Kemerovo zastupanog po punomoćniku VEDRAN PETRIĆ; Ivana Buić</item>
    </derivirana_varijabla>
  </DomainObject.Predmet.StrankaListFormatedWithAdressOIB>
  <DomainObject.Predmet.StrankaListNazivFormated>
    <izvorni_sadrzaj>
      <item>Evgeny Dyakov</item>
    </izvorni_sadrzaj>
    <derivirana_varijabla naziv="DomainObject.Predmet.StrankaListNazivFormated_1">
      <item>Evgeny Dyakov</item>
    </derivirana_varijabla>
  </DomainObject.Predmet.StrankaListNazivFormated>
  <DomainObject.Predmet.StrankaListNazivFormatedOIB>
    <izvorni_sadrzaj>
      <item>Evgeny Dyakov, OIB 54014041823</item>
    </izvorni_sadrzaj>
    <derivirana_varijabla naziv="DomainObject.Predmet.StrankaListNazivFormatedOIB_1">
      <item>Evgeny Dyakov, OIB 54014041823</item>
    </derivirana_varijabla>
  </DomainObject.Predmet.StrankaListNazivFormatedOIB>
  <DomainObject.Predmet.ProtuStrankaListFormated>
    <izvorni_sadrzaj>
      <item>D. E. A. DOM d.o.o.  u stečaju POREČ</item>
    </izvorni_sadrzaj>
    <derivirana_varijabla naziv="DomainObject.Predmet.ProtuStrankaListFormated_1">
      <item>D. E. A. DOM d.o.o.  u stečaju POREČ</item>
    </derivirana_varijabla>
  </DomainObject.Predmet.ProtuStrankaListFormated>
  <DomainObject.Predmet.ProtuStrankaListFormatedOIB>
    <izvorni_sadrzaj>
      <item>D. E. A. DOM d.o.o.  u stečaju POREČ, OIB 13457105861</item>
    </izvorni_sadrzaj>
    <derivirana_varijabla naziv="DomainObject.Predmet.ProtuStrankaListFormatedOIB_1">
      <item>D. E. A. DOM d.o.o.  u stečaju POREČ, OIB 13457105861</item>
    </derivirana_varijabla>
  </DomainObject.Predmet.ProtuStrankaListFormatedOIB>
  <DomainObject.Predmet.ProtuStrankaListFormatedWithAdress>
    <izvorni_sadrzaj>
      <item>D. E. A. DOM d.o.o.  u stečaju POREČ, Partizanska 5a, 52440 Poreč</item>
    </izvorni_sadrzaj>
    <derivirana_varijabla naziv="DomainObject.Predmet.ProtuStrankaListFormatedWithAdress_1">
      <item>D. E. A. DOM d.o.o.  u stečaju POREČ, Partizanska 5a, 52440 Poreč</item>
    </derivirana_varijabla>
  </DomainObject.Predmet.ProtuStrankaListFormatedWithAdress>
  <DomainObject.Predmet.ProtuStrankaListFormatedWithAdressOIB>
    <izvorni_sadrzaj>
      <item>D. E. A. DOM d.o.o.  u stečaju POREČ, OIB 13457105861, Partizanska 5a, 52440 Poreč</item>
    </izvorni_sadrzaj>
    <derivirana_varijabla naziv="DomainObject.Predmet.ProtuStrankaListFormatedWithAdressOIB_1">
      <item>D. E. A. DOM d.o.o.  u stečaju POREČ, OIB 13457105861, Partizanska 5a, 52440 Poreč</item>
    </derivirana_varijabla>
  </DomainObject.Predmet.ProtuStrankaListFormatedWithAdressOIB>
  <DomainObject.Predmet.ProtuStrankaListNazivFormated>
    <izvorni_sadrzaj>
      <item>D. E. A. DOM d.o.o.  u stečaju POREČ</item>
    </izvorni_sadrzaj>
    <derivirana_varijabla naziv="DomainObject.Predmet.ProtuStrankaListNazivFormated_1">
      <item>D. E. A. DOM d.o.o.  u stečaju POREČ</item>
    </derivirana_varijabla>
  </DomainObject.Predmet.ProtuStrankaListNazivFormated>
  <DomainObject.Predmet.ProtuStrankaListNazivFormatedOIB>
    <izvorni_sadrzaj>
      <item>D. E. A. DOM d.o.o.  u stečaju POREČ, OIB 13457105861</item>
    </izvorni_sadrzaj>
    <derivirana_varijabla naziv="DomainObject.Predmet.ProtuStrankaListNazivFormatedOIB_1">
      <item>D. E. A. DOM d.o.o.  u stečaju POREČ, OIB 13457105861</item>
    </derivirana_varijabla>
  </DomainObject.Predmet.ProtuStrankaListNazivFormatedOIB>
  <DomainObject.Predmet.OstaliListFormated>
    <izvorni_sadrzaj>
      <item>VEDRAN PETRIĆ punomoćnik sudionika u postupku Evgeny Dyakov</item>
      <item>Ivana Buić punomoćnik sudionika u postupku Evgeny Dyakov</item>
    </izvorni_sadrzaj>
    <derivirana_varijabla naziv="DomainObject.Predmet.OstaliListFormated_1">
      <item>VEDRAN PETRIĆ punomoćnik sudionika u postupku Evgeny Dyakov</item>
      <item>Ivana Buić punomoćnik sudionika u postupku Evgeny Dyakov</item>
    </derivirana_varijabla>
  </DomainObject.Predmet.OstaliListFormated>
  <DomainObject.Predmet.OstaliListFormatedOIB>
    <izvorni_sadrzaj>
      <item>VEDRAN PETRIĆ punomoćnik sudionika u postupku Evgeny Dyakov</item>
      <item>Ivana Buić punomoćnik sudionika u postupku Evgeny Dyakov</item>
    </izvorni_sadrzaj>
    <derivirana_varijabla naziv="DomainObject.Predmet.OstaliListFormatedOIB_1">
      <item>VEDRAN PETRIĆ punomoćnik sudionika u postupku Evgeny Dyakov</item>
      <item>Ivana Buić punomoćnik sudionika u postupku Evgeny Dyakov</item>
    </derivirana_varijabla>
  </DomainObject.Predmet.OstaliListFormatedOIB>
  <DomainObject.Predmet.OstaliListFormatedWithAdress>
    <izvorni_sadrzaj>
      <item>VEDRAN PETRIĆ, NIKOLE TESLE 5, 52440 Poreč punomoćnik sudionika u postupku Evgeny Dyakov</item>
      <item>Ivana Buić, Ivana Grohovca 2/I, 51000 Rijeka punomoćnik sudionika u postupku Evgeny Dyakov</item>
    </izvorni_sadrzaj>
    <derivirana_varijabla naziv="DomainObject.Predmet.OstaliListFormatedWithAdress_1">
      <item>VEDRAN PETRIĆ, NIKOLE TESLE 5, 52440 Poreč punomoćnik sudionika u postupku Evgeny Dyakov</item>
      <item>Ivana Buić, Ivana Grohovca 2/I, 51000 Rijeka punomoćnik sudionika u postupku Evgeny Dyakov</item>
    </derivirana_varijabla>
  </DomainObject.Predmet.OstaliListFormatedWithAdress>
  <DomainObject.Predmet.OstaliListFormatedWithAdressOIB>
    <izvorni_sadrzaj>
      <item>VEDRAN PETRIĆ, NIKOLE TESLE 5, 52440 Poreč punomoćnik sudionika u postupku Evgeny Dyakov</item>
      <item>Ivana Buić, Ivana Grohovca 2/I, 51000 Rijeka punomoćnik sudionika u postupku Evgeny Dyakov</item>
    </izvorni_sadrzaj>
    <derivirana_varijabla naziv="DomainObject.Predmet.OstaliListFormatedWithAdressOIB_1">
      <item>VEDRAN PETRIĆ, NIKOLE TESLE 5, 52440 Poreč punomoćnik sudionika u postupku Evgeny Dyakov</item>
      <item>Ivana Buić, Ivana Grohovca 2/I, 51000 Rijeka punomoćnik sudionika u postupku Evgeny Dyakov</item>
    </derivirana_varijabla>
  </DomainObject.Predmet.OstaliListFormatedWithAdressOIB>
  <DomainObject.Predmet.OstaliListNazivFormated>
    <izvorni_sadrzaj>
      <item>VEDRAN PETRIĆ</item>
      <item>Ivana Buić</item>
    </izvorni_sadrzaj>
    <derivirana_varijabla naziv="DomainObject.Predmet.OstaliListNazivFormated_1">
      <item>VEDRAN PETRIĆ</item>
      <item>Ivana Buić</item>
    </derivirana_varijabla>
  </DomainObject.Predmet.OstaliListNazivFormated>
  <DomainObject.Predmet.OstaliListNazivFormatedOIB>
    <izvorni_sadrzaj>
      <item>VEDRAN PETRIĆ</item>
      <item>Ivana Buić</item>
    </izvorni_sadrzaj>
    <derivirana_varijabla naziv="DomainObject.Predmet.OstaliListNazivFormatedOIB_1">
      <item>VEDRAN PETRIĆ</item>
      <item>Ivana Buić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Evgeny Dyakov</izvorni_sadrzaj>
    <derivirana_varijabla naziv="DomainObject.Predmet.StrankaIDrugi_1">Evgeny Dyakov</derivirana_varijabla>
  </DomainObject.Predmet.StrankaIDrugi>
  <DomainObject.Predmet.ProtustrankaIDrugi>
    <izvorni_sadrzaj>D. E. A. DOM d.o.o.  u stečaju POREČ</izvorni_sadrzaj>
    <derivirana_varijabla naziv="DomainObject.Predmet.ProtustrankaIDrugi_1">D. E. A. DOM d.o.o.  u stečaju POREČ</derivirana_varijabla>
  </DomainObject.Predmet.ProtustrankaIDrugi>
  <DomainObject.Predmet.StrankaIDrugiAdressOIB>
    <izvorni_sadrzaj>Evgeny Dyakov, OIB 54014041823, NAGRADSKAJA 19a, stan 3, Kemerovo</izvorni_sadrzaj>
    <derivirana_varijabla naziv="DomainObject.Predmet.StrankaIDrugiAdressOIB_1">Evgeny Dyakov, OIB 54014041823, NAGRADSKAJA 19a, stan 3, Kemerovo</derivirana_varijabla>
  </DomainObject.Predmet.StrankaIDrugiAdressOIB>
  <DomainObject.Predmet.ProtustrankaIDrugiAdressOIB>
    <izvorni_sadrzaj>D. E. A. DOM d.o.o.  u stečaju POREČ, OIB 13457105861, Partizanska 5a, 52440 Poreč</izvorni_sadrzaj>
    <derivirana_varijabla naziv="DomainObject.Predmet.ProtustrankaIDrugiAdressOIB_1">D. E. A. DOM d.o.o.  u stečaju POREČ, OIB 13457105861, Partizanska 5a,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Evgeny Dyakov</item>
      <item>VEDRAN PETRIĆ</item>
      <item>D. E. A. DOM d.o.o.  u stečaju POREČ</item>
      <item>Ivana Buić</item>
    </izvorni_sadrzaj>
    <derivirana_varijabla naziv="DomainObject.Predmet.SudioniciListNaziv_1">
      <item>Evgeny Dyakov</item>
      <item>VEDRAN PETRIĆ</item>
      <item>D. E. A. DOM d.o.o.  u stečaju POREČ</item>
      <item>Ivana Buić</item>
    </derivirana_varijabla>
  </DomainObject.Predmet.SudioniciListNaziv>
  <DomainObject.Predmet.SudioniciListAdressOIB>
    <izvorni_sadrzaj>
      <item>Evgeny Dyakov, OIB 54014041823, NAGRADSKAJA 19a, stan 3,Kemerovo</item>
      <item>VEDRAN PETRIĆ, NIKOLE TESLE 5,52440 Poreč</item>
      <item>D. E. A. DOM d.o.o.  u stečaju POREČ, OIB 13457105861, Partizanska 5a,52440 Poreč</item>
      <item>Ivana Buić, Ivana Grohovca 2/I,51000 Rijeka</item>
    </izvorni_sadrzaj>
    <derivirana_varijabla naziv="DomainObject.Predmet.SudioniciListAdressOIB_1">
      <item>Evgeny Dyakov, OIB 54014041823, NAGRADSKAJA 19a, stan 3,Kemerovo</item>
      <item>VEDRAN PETRIĆ, NIKOLE TESLE 5,52440 Poreč</item>
      <item>D. E. A. DOM d.o.o.  u stečaju POREČ, OIB 13457105861, Partizanska 5a,52440 Poreč</item>
      <item>Ivana Buić, Ivana Grohovca 2/I,51000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54014041823</item>
      <item>, OIB null</item>
      <item>, OIB 13457105861</item>
      <item>, OIB null</item>
    </izvorni_sadrzaj>
    <derivirana_varijabla naziv="DomainObject.Predmet.SudioniciListNazivOIB_1">
      <item>, OIB 54014041823</item>
      <item>, OIB null</item>
      <item>, OIB 13457105861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St-345/2018-11</izvorni_sadrzaj>
    <derivirana_varijabla naziv="DomainObject.PredzadnjaOdlukaIzPredmeta.Oznaka_1">St-345/2018-11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3746</properties:Characters>
  <properties:Lines>96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2018-10-26T07:06:00Z</dcterms:created>
  <dc:creator>Jasmina Matika</dc:creator>
  <cp:lastModifiedBy>Jasmina Matika</cp:lastModifiedBy>
  <dcterms:modified xmlns:xsi="http://www.w3.org/2001/XMLSchema-instance" xsi:type="dcterms:W3CDTF">2018-10-26T07:06:00Z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