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2eae" w14:paraId="9a02eae" w:rsidRDefault="00B16C88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16C88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235691" w:rsidR="00235691">
      <w:pPr>
        <w:jc w:val="right"/>
      </w:pPr>
    </w:p>
    <w:p w:rsidRDefault="00EE2FD2" w:rsidP="00235691" w:rsidR="00EE2FD2">
      <w:pPr>
        <w:jc w:val="right"/>
      </w:pPr>
    </w:p>
    <w:p w:rsidRDefault="00235691" w:rsidP="00EE2FD2" w:rsidR="00EE2FD2">
      <w:pPr>
        <w:jc w:val="right"/>
      </w:pPr>
      <w:r w:rsidRPr="00005E65">
        <w:t xml:space="preserve">                 </w:t>
      </w:r>
      <w:r w:rsidR="00EE2FD2" w:rsidRPr="00005E65">
        <w:t xml:space="preserve">                 40. St</w:t>
      </w:r>
      <w:r w:rsidR="00B16C88">
        <w:t>-</w:t>
      </w:r>
      <w:r w:rsidR="00EE2FD2">
        <w:t>4741/16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EE2FD2" w:rsidR="00F52D5E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 dužnikom</w:t>
      </w:r>
      <w:r w:rsidR="00A60524">
        <w:t xml:space="preserve"> </w:t>
      </w:r>
      <w:r w:rsidR="00334A3B">
        <w:t xml:space="preserve">pojedincem </w:t>
      </w:r>
      <w:r w:rsidR="00EE2FD2">
        <w:t>Jadranka Škrlin-Batina, Zagreb, Petrova 57, vl. salona vjenčanica "MARIA GRAZIA" OIB 99856111821</w:t>
      </w:r>
      <w:r w:rsidR="007F1112">
        <w:t>,</w:t>
      </w:r>
      <w:r w:rsidR="00F52D5E">
        <w:t xml:space="preserve"> dana </w:t>
      </w:r>
      <w:r w:rsidR="00EE2FD2">
        <w:t>29.lipnja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58695C" w:rsidP="00E37786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EE2FD2">
        <w:t>Jadranka Škrlin-Batina, Zagreb, Petrova 57, vl. salona vjenčanica "MARIA GRAZIA" OIB 99856111821</w:t>
      </w:r>
      <w:r w:rsidR="00B33691">
        <w:t>, određuje se za dan:</w:t>
      </w:r>
      <w:r w:rsidR="007F1112">
        <w:t xml:space="preserve"> 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B33691" w:rsidP="00235691" w:rsidR="00235691">
      <w:pPr>
        <w:ind w:left="708"/>
      </w:pPr>
      <w:r>
        <w:rPr>
          <w:b/>
        </w:rPr>
        <w:t>1</w:t>
      </w:r>
      <w:r w:rsidR="009317AB">
        <w:rPr>
          <w:b/>
        </w:rPr>
        <w:t>2.srpnja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 w:rsidR="009317AB">
        <w:rPr>
          <w:b/>
        </w:rPr>
        <w:t>9,</w:t>
      </w:r>
      <w:r w:rsidR="00245FE5">
        <w:rPr>
          <w:b/>
        </w:rPr>
        <w:t xml:space="preserve">15 </w:t>
      </w:r>
      <w:r w:rsidR="00235691" w:rsidRPr="00111BF4">
        <w:rPr>
          <w:b/>
        </w:rPr>
        <w:t>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B16C88" w:rsidR="00235691">
      <w:pPr>
        <w:ind w:firstLine="705"/>
        <w:jc w:val="center"/>
      </w:pPr>
      <w:r>
        <w:t>Zagreb,</w:t>
      </w:r>
      <w:r w:rsidR="009317AB" w:rsidRPr="009317AB">
        <w:t xml:space="preserve"> </w:t>
      </w:r>
      <w:r w:rsidR="009317AB">
        <w:t>29.lipnja 2016.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Ante Galić </w:t>
      </w:r>
      <w:r w:rsidR="00B16C88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B16C88" w:rsidR="00B16C88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</w:t>
      </w:r>
      <w:r w:rsidR="009317AB">
        <w:t xml:space="preserve">koji Zakon se u ovom postupku primjenjuje temeljem odredbe članka 442. stavak 1. Stečajnog zakona (N.N. br. 71/15), </w:t>
      </w:r>
      <w:r w:rsidR="00A805D1" w:rsidRPr="006B34E7">
        <w:t xml:space="preserve">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</w:t>
      </w:r>
      <w:r w:rsidR="00B16C88">
        <w:t>8., 57/11., i 25/13, dalje ZPP).</w:t>
      </w:r>
    </w:p>
    <w:p w:rsidRDefault="00B16C88" w:rsidP="00422EE0" w:rsidR="00B16C88">
      <w:pPr>
        <w:jc w:val="both"/>
      </w:pPr>
      <w:r>
        <w:t>Za točnost otpravka, ovlašteni službenik:</w:t>
      </w:r>
    </w:p>
    <w:p w:rsidRDefault="00B16C88" w:rsidP="00422EE0" w:rsidR="00B16C88">
      <w:pPr>
        <w:jc w:val="both"/>
      </w:pPr>
      <w:r>
        <w:t xml:space="preserve">               Valentina Delač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sectPr w:rsidSect="008267C1" w:rsidR="00235691" w:rsidRPr="0023569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D7A" w:rsidR="00392D7A">
      <w:r>
        <w:separator/>
      </w:r>
    </w:p>
  </w:endnote>
  <w:endnote w:id="0" w:type="continuationSeparator">
    <w:p w:rsidRDefault="00392D7A" w:rsidR="0039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D7A" w:rsidR="00392D7A">
      <w:r>
        <w:separator/>
      </w:r>
    </w:p>
  </w:footnote>
  <w:footnote w:id="0" w:type="continuationSeparator">
    <w:p w:rsidRDefault="00392D7A" w:rsidR="00392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.-St-88/13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3AC6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6C88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591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B1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8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B1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8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St-4741/2016-5</izvorni_sadrzaj>
    <derivirana_varijabla naziv="DomainObject.Oznaka_1">St-4741/2016-5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4741</izvorni_sadrzaj>
    <derivirana_varijabla naziv="DomainObject.Predmet.Broj_1">4741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St-4741/2016</izvorni_sadrzaj>
    <derivirana_varijabla naziv="DomainObject.Predmet.OznakaBroj_1">St-4741/2016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 Škrlin-Batina</izvorni_sadrzaj>
    <derivirana_varijabla naziv="DomainObject.Predmet.ProtustrankaFormated_1">  Jadranka Škrlin-Batina</derivirana_varijabla>
  </DomainObject.Predmet.ProtustrankaFormated>
  <DomainObject.Predmet.ProtustrankaFormatedOIB>
    <izvorni_sadrzaj>  Jadranka Škrlin-Batina, OIB 99856111821</izvorni_sadrzaj>
    <derivirana_varijabla naziv="DomainObject.Predmet.ProtustrankaFormatedOIB_1">  Jadranka Škrlin-Batina, OIB 99856111821</derivirana_varijabla>
  </DomainObject.Predmet.ProtustrankaFormatedOIB>
  <DomainObject.Predmet.ProtustrankaFormatedWithAdress>
    <izvorni_sadrzaj> Jadranka Škrlin-Batina, Petrova 57, 10000 Zagreb</izvorni_sadrzaj>
    <derivirana_varijabla naziv="DomainObject.Predmet.ProtustrankaFormatedWithAdress_1"> Jadranka Škrlin-Batina, Petrova 57, 10000 Zagreb</derivirana_varijabla>
  </DomainObject.Predmet.ProtustrankaFormatedWithAdress>
  <DomainObject.Predmet.ProtustrankaFormatedWithAdressOIB>
    <izvorni_sadrzaj> Jadranka Škrlin-Batina, OIB 99856111821, Petrova 57, 10000 Zagreb</izvorni_sadrzaj>
    <derivirana_varijabla naziv="DomainObject.Predmet.ProtustrankaFormatedWithAdressOIB_1"> Jadranka Škrlin-Batina, OIB 99856111821, Petrova 57, 10000 Zagreb</derivirana_varijabla>
  </DomainObject.Predmet.ProtustrankaFormatedWithAdressOIB>
  <DomainObject.Predmet.ProtustrankaWithAdress>
    <izvorni_sadrzaj>Jadranka Škrlin-Batina Petrova 57, 10000 Zagreb</izvorni_sadrzaj>
    <derivirana_varijabla naziv="DomainObject.Predmet.ProtustrankaWithAdress_1">Jadranka Škrlin-Batina Petrova 57, 10000 Zagreb</derivirana_varijabla>
  </DomainObject.Predmet.ProtustrankaWithAdress>
  <DomainObject.Predmet.ProtustrankaWithAdressOIB>
    <izvorni_sadrzaj>Jadranka Škrlin-Batina, OIB 99856111821, Petrova 57, 10000 Zagreb</izvorni_sadrzaj>
    <derivirana_varijabla naziv="DomainObject.Predmet.ProtustrankaWithAdressOIB_1">Jadranka Škrlin-Batina, OIB 99856111821, Petrova 57, 10000 Zagreb</derivirana_varijabla>
  </DomainObject.Predmet.ProtustrankaWithAdressOIB>
  <DomainObject.Predmet.ProtustrankaNazivFormated>
    <izvorni_sadrzaj>Jadranka Škrlin-Batina</izvorni_sadrzaj>
    <derivirana_varijabla naziv="DomainObject.Predmet.ProtustrankaNazivFormated_1">Jadranka Škrlin-Batina</derivirana_varijabla>
  </DomainObject.Predmet.ProtustrankaNazivFormated>
  <DomainObject.Predmet.ProtustrankaNazivFormatedOIB>
    <izvorni_sadrzaj>Jadranka Škrlin-Batina, OIB 99856111821</izvorni_sadrzaj>
    <derivirana_varijabla naziv="DomainObject.Predmet.ProtustrankaNazivFormatedOIB_1">Jadranka Škrlin-Batina, OIB 99856111821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Škrlin-Batina</izvorni_sadrzaj>
    <derivirana_varijabla naziv="DomainObject.Predmet.StrankaFormated_1">  Jadranka Škrlin-Batina</derivirana_varijabla>
  </DomainObject.Predmet.StrankaFormated>
  <DomainObject.Predmet.StrankaFormatedOIB>
    <izvorni_sadrzaj>  Jadranka Škrlin-Batina, OIB 99856111821</izvorni_sadrzaj>
    <derivirana_varijabla naziv="DomainObject.Predmet.StrankaFormatedOIB_1">  Jadranka Škrlin-Batina, OIB 99856111821</derivirana_varijabla>
  </DomainObject.Predmet.StrankaFormatedOIB>
  <DomainObject.Predmet.StrankaFormatedWithAdress>
    <izvorni_sadrzaj> Jadranka Škrlin-Batina, Petrova 57, 10000 Zagreb</izvorni_sadrzaj>
    <derivirana_varijabla naziv="DomainObject.Predmet.StrankaFormatedWithAdress_1"> Jadranka Škrlin-Batina, Petrova 57, 10000 Zagreb</derivirana_varijabla>
  </DomainObject.Predmet.StrankaFormatedWithAdress>
  <DomainObject.Predmet.StrankaFormatedWithAdressOIB>
    <izvorni_sadrzaj> Jadranka Škrlin-Batina, OIB 99856111821, Petrova 57, 10000 Zagreb</izvorni_sadrzaj>
    <derivirana_varijabla naziv="DomainObject.Predmet.StrankaFormatedWithAdressOIB_1"> Jadranka Škrlin-Batina, OIB 99856111821, Petrova 57, 10000 Zagreb</derivirana_varijabla>
  </DomainObject.Predmet.StrankaFormatedWithAdressOIB>
  <DomainObject.Predmet.StrankaWithAdress>
    <izvorni_sadrzaj>Jadranka Škrlin-Batina Petrova 57,10000 Zagreb</izvorni_sadrzaj>
    <derivirana_varijabla naziv="DomainObject.Predmet.StrankaWithAdress_1">Jadranka Škrlin-Batina Petrova 57,10000 Zagreb</derivirana_varijabla>
  </DomainObject.Predmet.StrankaWithAdress>
  <DomainObject.Predmet.StrankaWithAdressOIB>
    <izvorni_sadrzaj>Jadranka Škrlin-Batina, OIB 99856111821, Petrova 57,10000 Zagreb</izvorni_sadrzaj>
    <derivirana_varijabla naziv="DomainObject.Predmet.StrankaWithAdressOIB_1">Jadranka Škrlin-Batina, OIB 99856111821, Petrova 57,10000 Zagreb</derivirana_varijabla>
  </DomainObject.Predmet.StrankaWithAdressOIB>
  <DomainObject.Predmet.StrankaNazivFormated>
    <izvorni_sadrzaj>Jadranka Škrlin-Batina</izvorni_sadrzaj>
    <derivirana_varijabla naziv="DomainObject.Predmet.StrankaNazivFormated_1">Jadranka Škrlin-Batina</derivirana_varijabla>
  </DomainObject.Predmet.StrankaNazivFormated>
  <DomainObject.Predmet.StrankaNazivFormatedOIB>
    <izvorni_sadrzaj>Jadranka Škrlin-Batina, OIB 99856111821</izvorni_sadrzaj>
    <derivirana_varijabla naziv="DomainObject.Predmet.StrankaNazivFormatedOIB_1">Jadranka Škrlin-Batina, OIB 99856111821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Jadranka Škrlin-Batina</item>
    </izvorni_sadrzaj>
    <derivirana_varijabla naziv="DomainObject.Predmet.StrankaListFormated_1">
      <item>Jadranka Škrlin-Batina</item>
    </derivirana_varijabla>
  </DomainObject.Predmet.StrankaListFormated>
  <DomainObject.Predmet.StrankaListFormatedOIB>
    <izvorni_sadrzaj>
      <item>Jadranka Škrlin-Batina, OIB 99856111821</item>
    </izvorni_sadrzaj>
    <derivirana_varijabla naziv="DomainObject.Predmet.StrankaListFormatedOIB_1">
      <item>Jadranka Škrlin-Batina, OIB 99856111821</item>
    </derivirana_varijabla>
  </DomainObject.Predmet.StrankaListFormatedOIB>
  <DomainObject.Predmet.StrankaListFormatedWithAdress>
    <izvorni_sadrzaj>
      <item>Jadranka Škrlin-Batina, Petrova 57, 10000 Zagreb</item>
    </izvorni_sadrzaj>
    <derivirana_varijabla naziv="DomainObject.Predmet.StrankaListFormatedWithAdress_1">
      <item>Jadranka Škrlin-Batina, Petrova 57, 10000 Zagreb</item>
    </derivirana_varijabla>
  </DomainObject.Predmet.StrankaListFormatedWithAdress>
  <DomainObject.Predmet.StrankaListFormatedWithAdressOIB>
    <izvorni_sadrzaj>
      <item>Jadranka Škrlin-Batina, OIB 99856111821, Petrova 57, 10000 Zagreb</item>
    </izvorni_sadrzaj>
    <derivirana_varijabla naziv="DomainObject.Predmet.StrankaListFormatedWithAdressOIB_1">
      <item>Jadranka Škrlin-Batina, OIB 99856111821, Petrova 57, 10000 Zagreb</item>
    </derivirana_varijabla>
  </DomainObject.Predmet.StrankaListFormatedWithAdressOIB>
  <DomainObject.Predmet.StrankaListNazivFormated>
    <izvorni_sadrzaj>
      <item>Jadranka Škrlin-Batina</item>
    </izvorni_sadrzaj>
    <derivirana_varijabla naziv="DomainObject.Predmet.StrankaListNazivFormated_1">
      <item>Jadranka Škrlin-Batina</item>
    </derivirana_varijabla>
  </DomainObject.Predmet.StrankaListNazivFormated>
  <DomainObject.Predmet.StrankaListNazivFormatedOIB>
    <izvorni_sadrzaj>
      <item>Jadranka Škrlin-Batina, OIB 99856111821</item>
    </izvorni_sadrzaj>
    <derivirana_varijabla naziv="DomainObject.Predmet.StrankaListNazivFormatedOIB_1">
      <item>Jadranka Škrlin-Batina, OIB 99856111821</item>
    </derivirana_varijabla>
  </DomainObject.Predmet.StrankaListNazivFormatedOIB>
  <DomainObject.Predmet.ProtuStrankaListFormated>
    <izvorni_sadrzaj>
      <item>Jadranka Škrlin-Batina</item>
    </izvorni_sadrzaj>
    <derivirana_varijabla naziv="DomainObject.Predmet.ProtuStrankaListFormated_1">
      <item>Jadranka Škrlin-Batina</item>
    </derivirana_varijabla>
  </DomainObject.Predmet.ProtuStrankaListFormated>
  <DomainObject.Predmet.ProtuStrankaListFormatedOIB>
    <izvorni_sadrzaj>
      <item>Jadranka Škrlin-Batina, OIB 99856111821</item>
    </izvorni_sadrzaj>
    <derivirana_varijabla naziv="DomainObject.Predmet.ProtuStrankaListFormatedOIB_1">
      <item>Jadranka Škrlin-Batina, OIB 99856111821</item>
    </derivirana_varijabla>
  </DomainObject.Predmet.ProtuStrankaListFormatedOIB>
  <DomainObject.Predmet.ProtuStrankaListFormatedWithAdress>
    <izvorni_sadrzaj>
      <item>Jadranka Škrlin-Batina, Petrova 57, 10000 Zagreb</item>
    </izvorni_sadrzaj>
    <derivirana_varijabla naziv="DomainObject.Predmet.ProtuStrankaListFormatedWithAdress_1">
      <item>Jadranka Škrlin-Batina, Petrova 57, 10000 Zagreb</item>
    </derivirana_varijabla>
  </DomainObject.Predmet.ProtuStrankaListFormatedWithAdress>
  <DomainObject.Predmet.ProtuStrankaListFormatedWithAdressOIB>
    <izvorni_sadrzaj>
      <item>Jadranka Škrlin-Batina, OIB 99856111821, Petrova 57, 10000 Zagreb</item>
    </izvorni_sadrzaj>
    <derivirana_varijabla naziv="DomainObject.Predmet.ProtuStrankaListFormatedWithAdressOIB_1">
      <item>Jadranka Škrlin-Batina, OIB 99856111821, Petrova 57, 10000 Zagreb</item>
    </derivirana_varijabla>
  </DomainObject.Predmet.ProtuStrankaListFormatedWithAdressOIB>
  <DomainObject.Predmet.ProtuStrankaListNazivFormated>
    <izvorni_sadrzaj>
      <item>Jadranka Škrlin-Batina</item>
    </izvorni_sadrzaj>
    <derivirana_varijabla naziv="DomainObject.Predmet.ProtuStrankaListNazivFormated_1">
      <item>Jadranka Škrlin-Batina</item>
    </derivirana_varijabla>
  </DomainObject.Predmet.ProtuStrankaListNazivFormated>
  <DomainObject.Predmet.ProtuStrankaListNazivFormatedOIB>
    <izvorni_sadrzaj>
      <item>Jadranka Škrlin-Batina, OIB 99856111821</item>
    </izvorni_sadrzaj>
    <derivirana_varijabla naziv="DomainObject.Predmet.ProtuStrankaListNazivFormatedOIB_1">
      <item>Jadranka Škrlin-Batina, OIB 99856111821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St-4741/2016-5</izvorni_sadrzaj>
    <derivirana_varijabla naziv="DomainObject.PoslovniBrojDokumenta_1">St-4741/2016-5</derivirana_varijabla>
  </DomainObject.PoslovniBrojDokumenta>
  <DomainObject.Predmet.StrankaIDrugi>
    <izvorni_sadrzaj>Jadranka Škrlin-Batina</izvorni_sadrzaj>
    <derivirana_varijabla naziv="DomainObject.Predmet.StrankaIDrugi_1">Jadranka Škrlin-Batina</derivirana_varijabla>
  </DomainObject.Predmet.StrankaIDrugi>
  <DomainObject.Predmet.ProtustrankaIDrugi>
    <izvorni_sadrzaj>Jadranka Škrlin-Batina</izvorni_sadrzaj>
    <derivirana_varijabla naziv="DomainObject.Predmet.ProtustrankaIDrugi_1">Jadranka Škrlin-Batina</derivirana_varijabla>
  </DomainObject.Predmet.ProtustrankaIDrugi>
  <DomainObject.Predmet.StrankaIDrugiAdressOIB>
    <izvorni_sadrzaj>Jadranka Škrlin-Batina, OIB 99856111821, Petrova 57, 10000 Zagreb</izvorni_sadrzaj>
    <derivirana_varijabla naziv="DomainObject.Predmet.StrankaIDrugiAdressOIB_1">Jadranka Škrlin-Batina, OIB 99856111821, Petrova 57, 10000 Zagreb</derivirana_varijabla>
  </DomainObject.Predmet.StrankaIDrugiAdressOIB>
  <DomainObject.Predmet.ProtustrankaIDrugiAdressOIB>
    <izvorni_sadrzaj>Jadranka Škrlin-Batina, OIB 99856111821, Petrova 57, 10000 Zagreb</izvorni_sadrzaj>
    <derivirana_varijabla naziv="DomainObject.Predmet.ProtustrankaIDrugiAdressOIB_1">Jadranka Škrlin-Batina, OIB 99856111821, Petrova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Škrlin-Batina</item>
      <item>Jadranka Škrlin-Batina</item>
    </izvorni_sadrzaj>
    <derivirana_varijabla naziv="DomainObject.Predmet.SudioniciListNaziv_1">
      <item>Jadranka Škrlin-Batina</item>
      <item>Jadranka Škrlin-Batina</item>
    </derivirana_varijabla>
  </DomainObject.Predmet.SudioniciListNaziv>
  <DomainObject.Predmet.SudioniciListAdressOIB>
    <izvorni_sadrzaj>
      <item>Jadranka Škrlin-Batina, OIB 99856111821, Petrova 57,10000 Zagreb</item>
      <item>Jadranka Škrlin-Batina, OIB 99856111821, Petrova 57,10000 Zagreb</item>
    </izvorni_sadrzaj>
    <derivirana_varijabla naziv="DomainObject.Predmet.SudioniciListAdressOIB_1">
      <item>Jadranka Škrlin-Batina, OIB 99856111821, Petrova 57,10000 Zagreb</item>
      <item>Jadranka Škrlin-Batina, OIB 99856111821, Petrova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99856111821</item>
      <item>, OIB 99856111821</item>
    </izvorni_sadrzaj>
    <derivirana_varijabla naziv="DomainObject.Predmet.SudioniciListNazivOIB_1">
      <item>, OIB 99856111821</item>
      <item>, OIB 99856111821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258</properties:Words>
  <properties:Characters>1415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2016-06-29T12:14:00Z</dcterms:created>
  <dc:creator>novakb</dc:creator>
  <cp:lastModifiedBy>Valentina Delač</cp:lastModifiedBy>
  <cp:lastPrinted>2013-11-04T09:08:00Z</cp:lastPrinted>
  <dcterms:modified xmlns:xsi="http://www.w3.org/2001/XMLSchema-instance" xsi:type="dcterms:W3CDTF">2016-06-29T12:18:00Z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St-4741/2016-5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