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53c6" w14:paraId="6a153c6" w:rsidRDefault="00F66825" w:rsidP="00F66825" w:rsidR="00F66825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684</w:t>
      </w:r>
      <w:r>
        <w:rPr>
          <w:szCs w:val="24"/>
        </w:rPr>
        <w:t>/2015-6</w:t>
      </w:r>
    </w:p>
    <w:p w:rsidRDefault="00F66825" w:rsidP="00F66825" w:rsidR="00F66825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F66825" w:rsidP="00F66825" w:rsidR="00F66825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F66825" w:rsidP="00F66825" w:rsidR="00F66825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F66825" w:rsidP="00F66825" w:rsidR="00F66825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F66825" w:rsidP="00F66825" w:rsidR="00F66825">
      <w:pPr>
        <w:rPr>
          <w:szCs w:val="24"/>
        </w:rPr>
      </w:pPr>
    </w:p>
    <w:p w:rsidRDefault="00F66825" w:rsidP="00F66825" w:rsidR="00F66825">
      <w:pPr>
        <w:rPr>
          <w:szCs w:val="24"/>
        </w:rPr>
      </w:pPr>
    </w:p>
    <w:p w:rsidRDefault="00F66825" w:rsidP="00F66825" w:rsidR="00F66825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F66825" w:rsidP="00F66825" w:rsidR="00F66825">
      <w:pPr>
        <w:rPr>
          <w:szCs w:val="24"/>
        </w:rPr>
      </w:pPr>
    </w:p>
    <w:p w:rsidRDefault="00F66825" w:rsidP="00F66825" w:rsidR="00F66825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F66825" w:rsidP="00F66825" w:rsidR="00F66825">
      <w:pPr>
        <w:rPr>
          <w:szCs w:val="24"/>
        </w:rPr>
      </w:pPr>
    </w:p>
    <w:p w:rsidRDefault="00F66825" w:rsidP="00F66825" w:rsidR="00F66825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>BING jednostavno društvo s ograničenom odgovornošću za poljoprivredu, usluge i trgovinu, OIB: 87537556608, MBS: 070121306, Koprivnica, Ljudevita Gaja 2</w:t>
      </w:r>
      <w:r>
        <w:t>, dana 30. prosinca 2015. godine</w:t>
      </w:r>
    </w:p>
    <w:p w:rsidRDefault="00F66825" w:rsidP="00F66825" w:rsidR="00F66825">
      <w:pPr>
        <w:jc w:val="both"/>
      </w:pPr>
    </w:p>
    <w:p w:rsidRDefault="00F66825" w:rsidP="00F66825" w:rsidR="00F66825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F66825" w:rsidP="00F66825" w:rsidR="00F66825">
      <w:pPr>
        <w:rPr>
          <w:szCs w:val="24"/>
        </w:rPr>
      </w:pPr>
    </w:p>
    <w:p w:rsidRDefault="00F66825" w:rsidP="00F66825" w:rsidR="00F66825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BING jednostavno društvo s ograničenom odgovornošću za poljoprivredu, usluge i trgovinu, OIB: 87537556608, MBS: 070121306, Koprivnica, Ljudevita Gaja 2</w:t>
      </w:r>
      <w:r>
        <w:rPr>
          <w:szCs w:val="24"/>
        </w:rPr>
        <w:t>, s danom 30. prosinca 2015. u 0</w:t>
      </w:r>
      <w:r>
        <w:rPr>
          <w:szCs w:val="24"/>
        </w:rPr>
        <w:t>9</w:t>
      </w:r>
      <w:r>
        <w:rPr>
          <w:szCs w:val="24"/>
        </w:rPr>
        <w:t>,</w:t>
      </w:r>
      <w:r>
        <w:rPr>
          <w:szCs w:val="24"/>
        </w:rPr>
        <w:t>15</w:t>
      </w:r>
      <w:r>
        <w:rPr>
          <w:szCs w:val="24"/>
        </w:rPr>
        <w:t xml:space="preserve"> sati.</w:t>
      </w:r>
    </w:p>
    <w:p w:rsidRDefault="00F66825" w:rsidP="00F66825" w:rsidR="00F66825">
      <w:pPr>
        <w:jc w:val="both"/>
        <w:rPr>
          <w:szCs w:val="24"/>
        </w:rPr>
      </w:pPr>
    </w:p>
    <w:p w:rsidRDefault="00F66825" w:rsidP="00F66825" w:rsidR="00F66825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BING jednostavno društvo s ograničenom odgovornošću za poljoprivredu, usluge i trgovinu, OIB: 87537556608, MBS: 070121306, Koprivnica, Ljudevita Gaja 2.</w:t>
      </w:r>
    </w:p>
    <w:p w:rsidRDefault="00F66825" w:rsidP="00F66825" w:rsidR="00F66825">
      <w:pPr>
        <w:jc w:val="both"/>
      </w:pPr>
    </w:p>
    <w:p w:rsidRDefault="00F66825" w:rsidP="00F66825" w:rsidR="00F66825">
      <w:pPr>
        <w:jc w:val="both"/>
      </w:pPr>
      <w:r>
        <w:tab/>
        <w:t xml:space="preserve">III Za stečajnog upravitelja imenuje se </w:t>
      </w:r>
      <w:r>
        <w:t>Sven Pirker, OIB: 17175634417, Trg kralja Tomislava 2, Varaždin.</w:t>
      </w:r>
    </w:p>
    <w:p w:rsidRDefault="00F66825" w:rsidP="00F66825" w:rsidR="00F66825">
      <w:pPr>
        <w:jc w:val="both"/>
        <w:rPr>
          <w:color w:val="FF0000"/>
        </w:rPr>
      </w:pPr>
    </w:p>
    <w:p w:rsidRDefault="00F66825" w:rsidP="00F66825" w:rsidR="00F66825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F66825" w:rsidP="00F66825" w:rsidR="00F66825">
      <w:pPr>
        <w:jc w:val="both"/>
        <w:rPr>
          <w:szCs w:val="24"/>
        </w:rPr>
      </w:pPr>
    </w:p>
    <w:p w:rsidRDefault="00F66825" w:rsidP="00F66825" w:rsidR="00F66825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BING jednostavno društvo s ograničenom odgovornošću za poljoprivredu, usluge i trgovinu, OIB: 87537556608, MBS: 070121306, Koprivnica, Ljudevita Gaja 2</w:t>
      </w:r>
      <w:r>
        <w:rPr>
          <w:szCs w:val="24"/>
        </w:rPr>
        <w:t>, bit će brisan iz sudskog registra.</w:t>
      </w:r>
    </w:p>
    <w:p w:rsidRDefault="00F66825" w:rsidP="00F66825" w:rsidR="00F66825">
      <w:pPr>
        <w:rPr>
          <w:szCs w:val="24"/>
        </w:rPr>
      </w:pPr>
    </w:p>
    <w:p w:rsidRDefault="00F66825" w:rsidP="00F66825" w:rsidR="00F66825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F66825" w:rsidP="00F66825" w:rsidR="00F66825">
      <w:pPr>
        <w:rPr>
          <w:szCs w:val="24"/>
        </w:rPr>
      </w:pPr>
    </w:p>
    <w:p w:rsidRDefault="00F66825" w:rsidP="00F66825" w:rsidR="00F66825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F66825" w:rsidP="00F66825" w:rsidR="00F66825">
      <w:pPr>
        <w:rPr>
          <w:szCs w:val="24"/>
        </w:rPr>
      </w:pPr>
    </w:p>
    <w:p w:rsidRDefault="00F66825" w:rsidP="00F66825" w:rsidR="00F66825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66825" w:rsidP="00F66825" w:rsidR="00F66825">
      <w:pPr>
        <w:rPr>
          <w:szCs w:val="24"/>
        </w:rPr>
      </w:pPr>
    </w:p>
    <w:p w:rsidRDefault="00F66825" w:rsidP="00F66825" w:rsidR="00F66825">
      <w:pPr>
        <w:rPr>
          <w:szCs w:val="24"/>
        </w:rPr>
      </w:pPr>
    </w:p>
    <w:p w:rsidRDefault="00F66825" w:rsidP="00F66825" w:rsidR="00F66825">
      <w:pPr>
        <w:jc w:val="center"/>
        <w:rPr>
          <w:szCs w:val="24"/>
        </w:rPr>
      </w:pPr>
      <w:r>
        <w:rPr>
          <w:szCs w:val="24"/>
        </w:rPr>
        <w:t>U Varaždinu, 30. prosinca 2015.</w:t>
      </w:r>
    </w:p>
    <w:p w:rsidRDefault="00F66825" w:rsidP="00F66825" w:rsidR="00F66825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F66825" w:rsidP="00F66825" w:rsidR="00F66825">
      <w:pPr>
        <w:rPr>
          <w:szCs w:val="24"/>
        </w:rPr>
      </w:pPr>
      <w:r>
        <w:rPr>
          <w:szCs w:val="24"/>
        </w:rPr>
        <w:t xml:space="preserve">     </w:t>
      </w:r>
    </w:p>
    <w:p w:rsidRDefault="00F66825" w:rsidP="00F66825" w:rsidR="00F66825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F66825" w:rsidP="00F66825" w:rsidR="00F66825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F66825" w:rsidP="00F66825" w:rsidR="00F66825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F66825" w:rsidP="00F66825" w:rsidR="00F66825">
      <w:pPr>
        <w:rPr>
          <w:szCs w:val="24"/>
        </w:rPr>
      </w:pPr>
    </w:p>
    <w:p w:rsidRDefault="00F66825" w:rsidP="00F66825" w:rsidR="00F66825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F66825" w:rsidP="00F66825" w:rsidR="00F66825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F66825" w:rsidP="00F66825" w:rsidR="00F66825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F66825" w:rsidP="00F66825" w:rsidR="00F66825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66825" w:rsidP="00F66825" w:rsidR="00F66825">
      <w:pPr>
        <w:rPr>
          <w:szCs w:val="24"/>
        </w:rPr>
      </w:pPr>
    </w:p>
    <w:p w:rsidRDefault="00F66825" w:rsidP="00F66825" w:rsidR="00F66825">
      <w:pPr>
        <w:rPr>
          <w:szCs w:val="24"/>
        </w:rPr>
      </w:pPr>
    </w:p>
    <w:p w:rsidRDefault="00F66825" w:rsidP="00F66825" w:rsidR="00F66825">
      <w:pPr>
        <w:rPr>
          <w:szCs w:val="24"/>
        </w:rPr>
      </w:pPr>
      <w:r>
        <w:rPr>
          <w:szCs w:val="24"/>
        </w:rPr>
        <w:t>DNA:</w:t>
      </w:r>
    </w:p>
    <w:p w:rsidRDefault="00F66825" w:rsidP="00F66825" w:rsidR="00F66825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F66825" w:rsidP="00F66825" w:rsidR="00F66825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F66825" w:rsidP="00F66825" w:rsidR="00F6682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BING jednostavno društvo s ograničenom odgovornošću za poljoprivredu, usluge i trgovinu, OIB: 87537556608, MBS: 070121306, Koprivnica, Ljudevita Gaja 2</w:t>
      </w:r>
    </w:p>
    <w:p w:rsidRDefault="00F66825" w:rsidP="00F66825" w:rsidR="00F66825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Raga </w:t>
      </w:r>
      <w:proofErr w:type="spellStart"/>
      <w:r>
        <w:t>Bogojević</w:t>
      </w:r>
      <w:proofErr w:type="spellEnd"/>
      <w:r>
        <w:t>, OIB: 53999614477, Koprivnica, Ljudevita Gaja 2</w:t>
      </w:r>
    </w:p>
    <w:p w:rsidRDefault="00F66825" w:rsidP="00F66825" w:rsidR="00F6682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F66825" w:rsidP="00F66825" w:rsidR="00F6682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F66825" w:rsidP="00F66825" w:rsidR="00F66825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Sven Pirker, Trg kralja Tomislava 2, Varaždin</w:t>
      </w:r>
    </w:p>
    <w:p w:rsidRDefault="00F66825" w:rsidP="00F66825" w:rsidR="00F6682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F66825" w:rsidP="00F66825" w:rsidR="00F66825">
      <w:pPr>
        <w:rPr>
          <w:szCs w:val="24"/>
        </w:rPr>
      </w:pPr>
    </w:p>
    <w:p w:rsidRDefault="00F66825" w:rsidP="00F66825" w:rsidR="00F66825">
      <w:pPr>
        <w:rPr>
          <w:szCs w:val="24"/>
        </w:rPr>
      </w:pPr>
    </w:p>
    <w:p w:rsidRDefault="00F66825" w:rsidP="00F66825" w:rsidR="00F66825">
      <w:pPr>
        <w:rPr>
          <w:szCs w:val="24"/>
        </w:rPr>
      </w:pPr>
    </w:p>
    <w:p w:rsidRDefault="00F66825" w:rsidP="00F66825" w:rsidR="00F66825">
      <w:pPr>
        <w:rPr>
          <w:szCs w:val="24"/>
        </w:rPr>
      </w:pPr>
    </w:p>
    <w:p w:rsidRDefault="00F66825" w:rsidP="00F66825" w:rsidR="00F66825">
      <w:pPr>
        <w:rPr>
          <w:szCs w:val="24"/>
        </w:rPr>
      </w:pPr>
    </w:p>
    <w:p w:rsidRDefault="00DA0242" w:rsidP="00F66825" w:rsidR="00DA0242" w:rsidRPr="00F66825"/>
    <w:sectPr w:rsidSect="00EB0D4C" w:rsidR="00DA0242" w:rsidRPr="00F66825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825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66825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66825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78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St-684/2015-5</izvorni_sadrzaj>
    <derivirana_varijabla naziv="DomainObject.Oznaka_1">St-684/2015-5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St-684/2015</izvorni_sadrzaj>
    <derivirana_varijabla naziv="DomainObject.Predmet.OznakaBroj_1">St-684/2015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BING jednostavno društvo s ograničenom odgovornošću za poljoprivredu, usluge i trgovinu</izvorni_sadrzaj>
    <derivirana_varijabla naziv="DomainObject.Predmet.ProtustrankaFormated_1">  BING jednostavno društvo s ograničenom odgovornošću za poljoprivredu, usluge i trgovinu</derivirana_varijabla>
  </DomainObject.Predmet.ProtustrankaFormated>
  <DomainObject.Predmet.ProtustrankaFormatedOIB>
    <izvorni_sadrzaj>  BING jednostavno društvo s ograničenom odgovornošću za poljoprivredu, usluge i trgovinu, OIB 87537556608</izvorni_sadrzaj>
    <derivirana_varijabla naziv="DomainObject.Predmet.ProtustrankaFormatedOIB_1">  BING jednostavno društvo s ograničenom odgovornošću za poljoprivredu, usluge i trgovinu, OIB 87537556608</derivirana_varijabla>
  </DomainObject.Predmet.ProtustrankaFormatedOIB>
  <DomainObject.Predmet.ProtustrankaFormatedWithAdress>
    <izvorni_sadrzaj> BING jednostavno društvo s ograničenom odgovornošću za poljoprivredu, usluge i trgovinu, Ljudevita Gaja 2, 48000 Koprivnica</izvorni_sadrzaj>
    <derivirana_varijabla naziv="DomainObject.Predmet.ProtustrankaFormatedWithAdress_1"> BING jednostavno društvo s ograničenom odgovornošću za poljoprivredu, usluge i trgovinu, Ljudevita Gaja 2, 48000 Koprivnica</derivirana_varijabla>
  </DomainObject.Predmet.ProtustrankaFormatedWithAdress>
  <DomainObject.Predmet.ProtustrankaFormatedWithAdressOIB>
    <izvorni_sadrzaj> BING jednostavno društvo s ograničenom odgovornošću za poljoprivredu, usluge i trgovinu, OIB 87537556608, Ljudevita Gaja 2, 48000 Koprivnica</izvorni_sadrzaj>
    <derivirana_varijabla naziv="DomainObject.Predmet.ProtustrankaFormatedWithAdressOIB_1"> BING jednostavno društvo s ograničenom odgovornošću za poljoprivredu, usluge i trgovinu, OIB 87537556608, Ljudevita Gaja 2, 48000 Koprivnica</derivirana_varijabla>
  </DomainObject.Predmet.ProtustrankaFormatedWithAdressOIB>
  <DomainObject.Predmet.ProtustrankaWithAdress>
    <izvorni_sadrzaj>BING jednostavno društvo s ograničenom odgovornošću za poljoprivredu, usluge i trgovinu Ljudevita Gaja 2, 48000 Koprivnica</izvorni_sadrzaj>
    <derivirana_varijabla naziv="DomainObject.Predmet.ProtustrankaWithAdress_1">BING jednostavno društvo s ograničenom odgovornošću za poljoprivredu, usluge i trgovinu Ljudevita Gaja 2, 48000 Koprivnica</derivirana_varijabla>
  </DomainObject.Predmet.ProtustrankaWithAdress>
  <DomainObject.Predmet.ProtustrankaWithAdressOIB>
    <izvorni_sadrzaj>BING jednostavno društvo s ograničenom odgovornošću za poljoprivredu, usluge i trgovinu, OIB 87537556608, Ljudevita Gaja 2, 48000 Koprivnica</izvorni_sadrzaj>
    <derivirana_varijabla naziv="DomainObject.Predmet.ProtustrankaWithAdressOIB_1">BING jednostavno društvo s ograničenom odgovornošću za poljoprivredu, usluge i trgovinu, OIB 87537556608, Ljudevita Gaja 2, 48000 Koprivnica</derivirana_varijabla>
  </DomainObject.Predmet.ProtustrankaWithAdressOIB>
  <DomainObject.Predmet.ProtustrankaNazivFormated>
    <izvorni_sadrzaj>BING jednostavno društvo s ograničenom odgovornošću za poljoprivredu, usluge i trgovinu</izvorni_sadrzaj>
    <derivirana_varijabla naziv="DomainObject.Predmet.ProtustrankaNazivFormated_1">BING jednostavno društvo s ograničenom odgovornošću za poljoprivredu, usluge i trgovinu</derivirana_varijabla>
  </DomainObject.Predmet.ProtustrankaNazivFormated>
  <DomainObject.Predmet.ProtustrankaNazivFormatedOIB>
    <izvorni_sadrzaj>BING jednostavno društvo s ograničenom odgovornošću za poljoprivredu, usluge i trgovinu, OIB 87537556608</izvorni_sadrzaj>
    <derivirana_varijabla naziv="DomainObject.Predmet.ProtustrankaNazivFormatedOIB_1">BING jednostavno društvo s ograničenom odgovornošću za poljoprivredu, usluge i trgovinu, OIB 87537556608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12309.62</izvorni_sadrzaj>
    <derivirana_varijabla naziv="DomainObject.Predmet.TrenutnaVrijednost_1">12309.62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BING jednostavno društvo s ograničenom odgovornošću za poljoprivredu, usluge i trgovinu</item>
    </izvorni_sadrzaj>
    <derivirana_varijabla naziv="DomainObject.Predmet.ProtuStrankaListFormated_1">
      <item>BING jednostavno društvo s ograničenom odgovornošću za poljoprivredu, usluge i trgovinu</item>
    </derivirana_varijabla>
  </DomainObject.Predmet.ProtuStrankaListFormated>
  <DomainObject.Predmet.ProtuStrankaListFormatedOIB>
    <izvorni_sadrzaj>
      <item>BING jednostavno društvo s ograničenom odgovornošću za poljoprivredu, usluge i trgovinu, OIB 87537556608</item>
    </izvorni_sadrzaj>
    <derivirana_varijabla naziv="DomainObject.Predmet.ProtuStrankaListFormatedOIB_1">
      <item>BING jednostavno društvo s ograničenom odgovornošću za poljoprivredu, usluge i trgovinu, OIB 87537556608</item>
    </derivirana_varijabla>
  </DomainObject.Predmet.ProtuStrankaListFormatedOIB>
  <DomainObject.Predmet.ProtuStrankaListFormatedWithAdress>
    <izvorni_sadrzaj>
      <item>BING jednostavno društvo s ograničenom odgovornošću za poljoprivredu, usluge i trgovinu, Ljudevita Gaja 2, 48000 Koprivnica</item>
    </izvorni_sadrzaj>
    <derivirana_varijabla naziv="DomainObject.Predmet.ProtuStrankaListFormatedWithAdress_1">
      <item>BING jednostavno društvo s ograničenom odgovornošću za poljoprivredu, usluge i trgovinu, Ljudevita Gaja 2, 48000 Koprivnica</item>
    </derivirana_varijabla>
  </DomainObject.Predmet.ProtuStrankaListFormatedWithAdress>
  <DomainObject.Predmet.ProtuStrankaListFormatedWithAdressOIB>
    <izvorni_sadrzaj>
      <item>BING jednostavno društvo s ograničenom odgovornošću za poljoprivredu, usluge i trgovinu, OIB 87537556608, Ljudevita Gaja 2, 48000 Koprivnica</item>
    </izvorni_sadrzaj>
    <derivirana_varijabla naziv="DomainObject.Predmet.ProtuStrankaListFormatedWithAdressOIB_1">
      <item>BING jednostavno društvo s ograničenom odgovornošću za poljoprivredu, usluge i trgovinu, OIB 87537556608, Ljudevita Gaja 2, 48000 Koprivnica</item>
    </derivirana_varijabla>
  </DomainObject.Predmet.ProtuStrankaListFormatedWithAdressOIB>
  <DomainObject.Predmet.ProtuStrankaListNazivFormated>
    <izvorni_sadrzaj>
      <item>BING jednostavno društvo s ograničenom odgovornošću za poljoprivredu, usluge i trgovinu</item>
    </izvorni_sadrzaj>
    <derivirana_varijabla naziv="DomainObject.Predmet.ProtuStrankaListNazivFormated_1">
      <item>BING jednostavno društvo s ograničenom odgovornošću za poljoprivredu, usluge i trgovinu</item>
    </derivirana_varijabla>
  </DomainObject.Predmet.ProtuStrankaListNazivFormated>
  <DomainObject.Predmet.ProtuStrankaListNazivFormatedOIB>
    <izvorni_sadrzaj>
      <item>BING jednostavno društvo s ograničenom odgovornošću za poljoprivredu, usluge i trgovinu, OIB 87537556608</item>
    </izvorni_sadrzaj>
    <derivirana_varijabla naziv="DomainObject.Predmet.ProtuStrankaListNazivFormatedOIB_1">
      <item>BING jednostavno društvo s ograničenom odgovornošću za poljoprivredu, usluge i trgovinu, OIB 87537556608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St-684/2015-5</izvorni_sadrzaj>
    <derivirana_varijabla naziv="DomainObject.PoslovniBrojDokumenta_1">St-684/2015-5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BING jednostavno društvo s ograničenom odgovornošću za poljoprivredu, usluge i trgovinu</izvorni_sadrzaj>
    <derivirana_varijabla naziv="DomainObject.Predmet.ProtustrankaIDrugi_1">BING jednostavno društvo s ograničenom odgovornošću za poljoprivredu,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BING jednostavno društvo s ograničenom odgovornošću za poljoprivredu, usluge i trgovinu, OIB 87537556608, Ljudevita Gaja 2, 48000 Koprivnica</izvorni_sadrzaj>
    <derivirana_varijabla naziv="DomainObject.Predmet.ProtustrankaIDrugiAdressOIB_1">BING jednostavno društvo s ograničenom odgovornošću za poljoprivredu, usluge i trgovinu, OIB 87537556608, Ljudevita Gaja 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BING jednostavno društvo s ograničenom odgovornošću za poljoprivredu, usluge i trgovinu</item>
      <item>Sudski registar, Trgovački sud u Varaždinu</item>
    </izvorni_sadrzaj>
    <derivirana_varijabla naziv="DomainObject.Predmet.SudioniciListNaziv_1">
      <item>Financijska agencija</item>
      <item>BING jednostavno društvo s ograničenom odgovornošću za poljoprivredu, usluge i trgovinu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BING jednostavno društvo s ograničenom odgovornošću za poljoprivredu, usluge i trgovinu, OIB 87537556608, Ljudevita Gaja 2,48000 Koprivnica</item>
      <item>Sudski registar, Trgovački sud u Varaždinu</item>
    </izvorni_sadrzaj>
    <derivirana_varijabla naziv="DomainObject.Predmet.SudioniciListAdressOIB_1">
      <item>Financijska agencija, OIB 85821130368, A. Cesarca 2,42000 Varaždin</item>
      <item>BING jednostavno društvo s ograničenom odgovornošću za poljoprivredu, usluge i trgovinu, OIB 87537556608, Ljudevita Gaja 2,48000 Koprivnica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C9611A-CBD5-49B7-B6C7-030FF65C80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3173</properties:Characters>
  <properties:Lines>90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2015-12-30T08:10:00Z</cp:lastPrinted>
  <dcterms:modified xmlns:xsi="http://www.w3.org/2001/XMLSchema-instance" xsi:type="dcterms:W3CDTF">2015-12-30T08:11:00Z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