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ae3a" w14:paraId="20cae3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66311">
        <w:rPr>
          <w:rFonts w:hAnsi="Times New Roman" w:ascii="Times New Roman"/>
          <w:szCs w:val="24"/>
        </w:rPr>
        <w:t>1394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966311">
        <w:rPr>
          <w:rFonts w:hAnsi="Times New Roman" w:ascii="Times New Roman"/>
          <w:szCs w:val="24"/>
        </w:rPr>
        <w:t>PNT TOPLAK d.o.o., Krapina, Zagrebačka cesta 47, OIB: 09684024805, MBS: 080639410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D2AA4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966311">
        <w:rPr>
          <w:rFonts w:hAnsi="Times New Roman" w:ascii="Times New Roman"/>
          <w:szCs w:val="24"/>
        </w:rPr>
        <w:t>PNT TOPLAK d.o.o., Krapina, Zagrebačka cesta 47, OIB: 09684024805, MBS: 080639410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D2AA4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0D2AA4">
        <w:rPr>
          <w:rFonts w:hAnsi="Times New Roman" w:ascii="Times New Roman"/>
          <w:szCs w:val="24"/>
          <w:shd w:themeFill="background1" w:fill="FFFFFF" w:color="auto" w:val="clear"/>
        </w:rPr>
        <w:t>13.55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D2AA4">
        <w:rPr>
          <w:rFonts w:hAnsi="Times New Roman" w:ascii="Times New Roman"/>
          <w:szCs w:val="24"/>
        </w:rPr>
        <w:t>IVAN HUDOLETNJAK, Ivanec, Zavojna ulica  3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66311">
        <w:rPr>
          <w:rFonts w:hAnsi="Times New Roman" w:ascii="Times New Roman"/>
          <w:szCs w:val="24"/>
        </w:rPr>
        <w:t>PNT TOPLAK d.o.o., Krapina, Zagrebačka cesta 47, OIB: 09684024805, MBS: 080639410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</w:t>
      </w:r>
      <w:r w:rsidR="00D26B99">
        <w:rPr>
          <w:rFonts w:hAnsi="Times New Roman" w:ascii="Times New Roman"/>
          <w:szCs w:val="24"/>
          <w:lang w:val="hr-HR"/>
        </w:rPr>
        <w:t>8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66311">
        <w:rPr>
          <w:rFonts w:hAnsi="Times New Roman" w:ascii="Times New Roman"/>
          <w:szCs w:val="24"/>
        </w:rPr>
        <w:t>PNT TOPLAK d.o.o., Krapina, Zagrebačka cesta 47, OIB: 09684024805, MBS: 080639410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66311">
        <w:rPr>
          <w:rFonts w:hAnsi="Times New Roman" w:ascii="Times New Roman"/>
          <w:szCs w:val="24"/>
          <w:lang w:val="hr-HR"/>
        </w:rPr>
        <w:t>4.167.841,32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66311">
        <w:rPr>
          <w:rFonts w:hAnsi="Times New Roman" w:ascii="Times New Roman"/>
          <w:szCs w:val="24"/>
          <w:lang w:val="hr-HR"/>
        </w:rPr>
        <w:t>1832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D2AA4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D2AA4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D2AA4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D2AA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D2AA4" w:rsidP="001A6C75" w:rsidR="000D2AA4" w:rsidRPr="000D2AA4">
      <w:pPr>
        <w:jc w:val="right"/>
        <w:rPr>
          <w:rFonts w:hAnsi="Times New Roman" w:ascii="Times New Roman"/>
          <w:szCs w:val="24"/>
        </w:rPr>
      </w:pPr>
      <w:r w:rsidRPr="000D2AA4">
        <w:rPr>
          <w:rFonts w:hAnsi="Times New Roman" w:ascii="Times New Roman"/>
          <w:szCs w:val="24"/>
        </w:rPr>
        <w:t>Za točnost otpravka</w:t>
      </w:r>
    </w:p>
    <w:p w:rsidRDefault="000D2AA4" w:rsidP="001A6C75" w:rsidR="000D2AA4" w:rsidRPr="000D2AA4">
      <w:pPr>
        <w:jc w:val="right"/>
        <w:rPr>
          <w:rFonts w:hAnsi="Times New Roman" w:ascii="Times New Roman"/>
          <w:szCs w:val="24"/>
        </w:rPr>
      </w:pPr>
      <w:r w:rsidRPr="000D2AA4">
        <w:rPr>
          <w:rFonts w:hAnsi="Times New Roman" w:ascii="Times New Roman"/>
          <w:szCs w:val="24"/>
        </w:rPr>
        <w:t>ovlašteni službenik:</w:t>
      </w:r>
    </w:p>
    <w:p w:rsidRDefault="000D2AA4" w:rsidP="001A6C75" w:rsidR="000D2AA4" w:rsidRPr="000D2AA4">
      <w:pPr>
        <w:jc w:val="right"/>
        <w:rPr>
          <w:rFonts w:hAnsi="Times New Roman" w:ascii="Times New Roman"/>
          <w:szCs w:val="24"/>
        </w:rPr>
      </w:pPr>
      <w:r w:rsidRPr="000D2AA4">
        <w:rPr>
          <w:rFonts w:hAnsi="Times New Roman" w:ascii="Times New Roman"/>
          <w:szCs w:val="24"/>
        </w:rPr>
        <w:t>Željka Rončević</w:t>
      </w:r>
    </w:p>
    <w:p w:rsidRDefault="00B07EE2" w:rsidR="001E246B" w:rsidRPr="000D2AA4">
      <w:pPr>
        <w:rPr>
          <w:rFonts w:hAnsi="Times New Roman" w:ascii="Times New Roman"/>
          <w:szCs w:val="24"/>
        </w:rPr>
      </w:pPr>
    </w:p>
    <w:sectPr w:rsidSect="00341B62" w:rsidR="001E246B" w:rsidRPr="000D2AA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07EE2" w:rsidRPr="00B07EE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66311">
          <w:rPr>
            <w:rFonts w:hAnsi="Times New Roman" w:ascii="Times New Roman"/>
          </w:rPr>
          <w:t>1394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D2AA4"/>
    <w:rsid w:val="0015645C"/>
    <w:rsid w:val="001C6B43"/>
    <w:rsid w:val="00283809"/>
    <w:rsid w:val="0028406E"/>
    <w:rsid w:val="002A6164"/>
    <w:rsid w:val="002D7583"/>
    <w:rsid w:val="002F79A4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73036"/>
    <w:rsid w:val="007845B6"/>
    <w:rsid w:val="007A4332"/>
    <w:rsid w:val="007A5DAF"/>
    <w:rsid w:val="007C5E77"/>
    <w:rsid w:val="00842B89"/>
    <w:rsid w:val="00847F07"/>
    <w:rsid w:val="00852BC6"/>
    <w:rsid w:val="00890399"/>
    <w:rsid w:val="008B304F"/>
    <w:rsid w:val="008D12F2"/>
    <w:rsid w:val="00904418"/>
    <w:rsid w:val="009357C1"/>
    <w:rsid w:val="009641D9"/>
    <w:rsid w:val="00966311"/>
    <w:rsid w:val="009E4F36"/>
    <w:rsid w:val="00A27699"/>
    <w:rsid w:val="00A5657C"/>
    <w:rsid w:val="00A81191"/>
    <w:rsid w:val="00A97E67"/>
    <w:rsid w:val="00B02FD4"/>
    <w:rsid w:val="00B07EE2"/>
    <w:rsid w:val="00B67A9F"/>
    <w:rsid w:val="00B71151"/>
    <w:rsid w:val="00BB1866"/>
    <w:rsid w:val="00BD271E"/>
    <w:rsid w:val="00CB121F"/>
    <w:rsid w:val="00CC4CC9"/>
    <w:rsid w:val="00D26B9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7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E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E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E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E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7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E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E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E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E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St-1394/2015</izvorni_sadrzaj>
    <derivirana_varijabla naziv="DomainObject.Predmet.OznakaBroj_1">St-1394/2015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PNT TOPLAK d.o.o. za trgovinu i usluge zastupanog po punomoćniku Dalibor Toplak</izvorni_sadrzaj>
    <derivirana_varijabla naziv="DomainObject.Predmet.ProtustrankaFormated_1">  PNT TOPLAK d.o.o. za trgovinu i usluge zastupanog po punomoćniku Dalibor Toplak</derivirana_varijabla>
  </DomainObject.Predmet.ProtustrankaFormated>
  <DomainObject.Predmet.ProtustrankaFormatedOIB>
    <izvorni_sadrzaj>  PNT TOPLAK d.o.o. za trgovinu i usluge, OIB 09684024805 zastupanog po punomoćniku Dalibor Toplak</izvorni_sadrzaj>
    <derivirana_varijabla naziv="DomainObject.Predmet.ProtustrankaFormatedOIB_1">  PNT TOPLAK d.o.o. za trgovinu i usluge, OIB 09684024805 zastupanog po punomoćniku Dalibor Toplak</derivirana_varijabla>
  </DomainObject.Predmet.ProtustrankaFormatedOIB>
  <DomainObject.Predmet.ProtustrankaFormatedWithAdress>
    <izvorni_sadrzaj> PNT TOPLAK d.o.o. za trgovinu i usluge, Zagrebačka cesta 47, 49000 Krapina zastupanog po punomoćniku Dalibor Toplak</izvorni_sadrzaj>
    <derivirana_varijabla naziv="DomainObject.Predmet.ProtustrankaFormatedWithAdress_1"> PNT TOPLAK d.o.o. za trgovinu i usluge, Zagrebačka cesta 47, 49000 Krapina zastupanog po punomoćniku Dalibor Toplak</derivirana_varijabla>
  </DomainObject.Predmet.ProtustrankaFormatedWithAdress>
  <DomainObject.Predmet.ProtustrankaFormatedWithAdressOIB>
    <izvorni_sadrzaj> PNT TOPLAK d.o.o. za trgovinu i usluge, OIB 09684024805, Zagrebačka cesta 47, 49000 Krapina zastupanog po punomoćniku Dalibor Toplak</izvorni_sadrzaj>
    <derivirana_varijabla naziv="DomainObject.Predmet.ProtustrankaFormatedWithAdressOIB_1"> PNT TOPLAK d.o.o. za trgovinu i usluge, OIB 09684024805, Zagrebačka cesta 47, 49000 Krapina zastupanog po punomoćniku Dalibor Toplak</derivirana_varijabla>
  </DomainObject.Predmet.ProtustrankaFormatedWithAdressOIB>
  <DomainObject.Predmet.ProtustrankaWithAdress>
    <izvorni_sadrzaj>PNT TOPLAK d.o.o. za trgovinu i usluge Zagrebačka cesta 47, 49000 Krapina</izvorni_sadrzaj>
    <derivirana_varijabla naziv="DomainObject.Predmet.ProtustrankaWithAdress_1">PNT TOPLAK d.o.o. za trgovinu i usluge Zagrebačka cesta 47, 49000 Krapina</derivirana_varijabla>
  </DomainObject.Predmet.ProtustrankaWithAdress>
  <DomainObject.Predmet.ProtustrankaWithAdressOIB>
    <izvorni_sadrzaj>PNT TOPLAK d.o.o. za trgovinu i usluge, OIB 09684024805, Zagrebačka cesta 47, 49000 Krapina</izvorni_sadrzaj>
    <derivirana_varijabla naziv="DomainObject.Predmet.ProtustrankaWithAdressOIB_1">PNT TOPLAK d.o.o. za trgovinu i usluge, OIB 09684024805, Zagrebačka cesta 47, 49000 Krapina</derivirana_varijabla>
  </DomainObject.Predmet.ProtustrankaWithAdressOIB>
  <DomainObject.Predmet.ProtustrankaNazivFormated>
    <izvorni_sadrzaj>PNT TOPLAK d.o.o. za trgovinu i usluge</izvorni_sadrzaj>
    <derivirana_varijabla naziv="DomainObject.Predmet.ProtustrankaNazivFormated_1">PNT TOPLAK d.o.o. za trgovinu i usluge</derivirana_varijabla>
  </DomainObject.Predmet.ProtustrankaNazivFormated>
  <DomainObject.Predmet.ProtustrankaNazivFormatedOIB>
    <izvorni_sadrzaj>PNT TOPLAK d.o.o. za trgovinu i usluge, OIB 09684024805</izvorni_sadrzaj>
    <derivirana_varijabla naziv="DomainObject.Predmet.ProtustrankaNazivFormatedOIB_1">PNT TOPLAK d.o.o. za trgovinu i usluge, OIB 09684024805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PNT TOPLAK d.o.o. za trgovinu i usluge zastupanog po punomoćniku Dalibor Toplak</item>
    </izvorni_sadrzaj>
    <derivirana_varijabla naziv="DomainObject.Predmet.ProtuStrankaListFormated_1">
      <item>PNT TOPLAK d.o.o. za trgovinu i usluge zastupanog po punomoćniku Dalibor Toplak</item>
    </derivirana_varijabla>
  </DomainObject.Predmet.ProtuStrankaListFormated>
  <DomainObject.Predmet.ProtuStrankaListFormatedOIB>
    <izvorni_sadrzaj>
      <item>PNT TOPLAK d.o.o. za trgovinu i usluge, OIB 09684024805 zastupanog po punomoćniku Dalibor Toplak</item>
    </izvorni_sadrzaj>
    <derivirana_varijabla naziv="DomainObject.Predmet.ProtuStrankaListFormatedOIB_1">
      <item>PNT TOPLAK d.o.o. za trgovinu i usluge, OIB 09684024805 zastupanog po punomoćniku Dalibor Toplak</item>
    </derivirana_varijabla>
  </DomainObject.Predmet.ProtuStrankaListFormatedOIB>
  <DomainObject.Predmet.ProtuStrankaListFormatedWithAdress>
    <izvorni_sadrzaj>
      <item>PNT TOPLAK d.o.o. za trgovinu i usluge, Zagrebačka cesta 47, 49000 Krapina zastupanog po punomoćniku Dalibor Toplak</item>
    </izvorni_sadrzaj>
    <derivirana_varijabla naziv="DomainObject.Predmet.ProtuStrankaListFormatedWithAdress_1">
      <item>PNT TOPLAK d.o.o. za trgovinu i usluge, Zagrebačka cesta 47, 49000 Krapina zastupanog po punomoćniku Dalibor Toplak</item>
    </derivirana_varijabla>
  </DomainObject.Predmet.ProtuStrankaListFormatedWithAdress>
  <DomainObject.Predmet.ProtuStrankaListFormatedWithAdressOIB>
    <izvorni_sadrzaj>
      <item>PNT TOPLAK d.o.o. za trgovinu i usluge, OIB 09684024805, Zagrebačka cesta 47, 49000 Krapina zastupanog po punomoćniku Dalibor Toplak</item>
    </izvorni_sadrzaj>
    <derivirana_varijabla naziv="DomainObject.Predmet.ProtuStrankaListFormatedWithAdressOIB_1">
      <item>PNT TOPLAK d.o.o. za trgovinu i usluge, OIB 09684024805, Zagrebačka cesta 47, 49000 Krapina zastupanog po punomoćniku Dalibor Toplak</item>
    </derivirana_varijabla>
  </DomainObject.Predmet.ProtuStrankaListFormatedWithAdressOIB>
  <DomainObject.Predmet.ProtuStrankaListNazivFormated>
    <izvorni_sadrzaj>
      <item>PNT TOPLAK d.o.o. za trgovinu i usluge</item>
    </izvorni_sadrzaj>
    <derivirana_varijabla naziv="DomainObject.Predmet.ProtuStrankaListNazivFormated_1">
      <item>PNT TOPLAK d.o.o. za trgovinu i usluge</item>
    </derivirana_varijabla>
  </DomainObject.Predmet.ProtuStrankaListNazivFormated>
  <DomainObject.Predmet.ProtuStrankaListNazivFormatedOIB>
    <izvorni_sadrzaj>
      <item>PNT TOPLAK d.o.o. za trgovinu i usluge, OIB 09684024805</item>
    </izvorni_sadrzaj>
    <derivirana_varijabla naziv="DomainObject.Predmet.ProtuStrankaListNazivFormatedOIB_1">
      <item>PNT TOPLAK d.o.o. za trgovinu i usluge, OIB 09684024805</item>
    </derivirana_varijabla>
  </DomainObject.Predmet.ProtuStrankaListNazivFormatedOIB>
  <DomainObject.Predmet.OstaliListFormated>
    <izvorni_sadrzaj>
      <item>Dalibor Toplak punomoćnik sudionika u postupku PNT TOPLAK d.o.o. za trgovinu i usluge</item>
    </izvorni_sadrzaj>
    <derivirana_varijabla naziv="DomainObject.Predmet.OstaliListFormated_1">
      <item>Dalibor Toplak punomoćnik sudionika u postupku PNT TOPLAK d.o.o. za trgovinu i usluge</item>
    </derivirana_varijabla>
  </DomainObject.Predmet.OstaliListFormated>
  <DomainObject.Predmet.OstaliListFormatedOIB>
    <izvorni_sadrzaj>
      <item>Dalibor Toplak, OIB 28721965449 punomoćnik sudionika u postupku PNT TOPLAK d.o.o. za trgovinu i usluge</item>
    </izvorni_sadrzaj>
    <derivirana_varijabla naziv="DomainObject.Predmet.OstaliListFormatedOIB_1">
      <item>Dalibor Toplak, OIB 28721965449 punomoćnik sudionika u postupku PNT TOPLAK d.o.o. za trgovinu i usluge</item>
    </derivirana_varijabla>
  </DomainObject.Predmet.OstaliListFormatedOIB>
  <DomainObject.Predmet.OstaliListFormatedWithAdress>
    <izvorni_sadrzaj>
      <item>Dalibor Toplak, Zagrebačka Cesta 47, 49000 Krapina punomoćnik sudionika u postupku PNT TOPLAK d.o.o. za trgovinu i usluge</item>
    </izvorni_sadrzaj>
    <derivirana_varijabla naziv="DomainObject.Predmet.OstaliListFormatedWithAdress_1">
      <item>Dalibor Toplak, Zagrebačka Cesta 47, 49000 Krapina punomoćnik sudionika u postupku PNT TOPLAK d.o.o. za trgovinu i usluge</item>
    </derivirana_varijabla>
  </DomainObject.Predmet.OstaliListFormatedWithAdress>
  <DomainObject.Predmet.OstaliListFormatedWithAdressOIB>
    <izvorni_sadrzaj>
      <item>Dalibor Toplak, OIB 28721965449, Zagrebačka Cesta 47, 49000 Krapina punomoćnik sudionika u postupku PNT TOPLAK d.o.o. za trgovinu i usluge</item>
    </izvorni_sadrzaj>
    <derivirana_varijabla naziv="DomainObject.Predmet.OstaliListFormatedWithAdressOIB_1">
      <item>Dalibor Toplak, OIB 28721965449, Zagrebačka Cesta 47, 49000 Krapina punomoćnik sudionika u postupku PNT TOPLAK d.o.o. za trgovinu i usluge</item>
    </derivirana_varijabla>
  </DomainObject.Predmet.OstaliListFormatedWithAdressOIB>
  <DomainObject.Predmet.OstaliListNazivFormated>
    <izvorni_sadrzaj>
      <item>Dalibor Toplak</item>
    </izvorni_sadrzaj>
    <derivirana_varijabla naziv="DomainObject.Predmet.OstaliListNazivFormated_1">
      <item>Dalibor Toplak</item>
    </derivirana_varijabla>
  </DomainObject.Predmet.OstaliListNazivFormated>
  <DomainObject.Predmet.OstaliListNazivFormatedOIB>
    <izvorni_sadrzaj>
      <item>Dalibor Toplak, OIB 28721965449</item>
    </izvorni_sadrzaj>
    <derivirana_varijabla naziv="DomainObject.Predmet.OstaliListNazivFormatedOIB_1">
      <item>Dalibor Toplak, OIB 28721965449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PNT TOPLAK d.o.o. za trgovinu i usluge</izvorni_sadrzaj>
    <derivirana_varijabla naziv="DomainObject.Predmet.ProtustrankaIDrugi_1">PNT TOPLAK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PNT TOPLAK d.o.o. za trgovinu i usluge, OIB 09684024805, Zagrebačka cesta 47, 49000 Krapina</izvorni_sadrzaj>
    <derivirana_varijabla naziv="DomainObject.Predmet.ProtustrankaIDrugiAdressOIB_1">PNT TOPLAK d.o.o. za trgovinu i usluge, OIB 09684024805,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PNT TOPLAK d.o.o. za trgovinu i usluge</item>
      <item>Dalibor Toplak</item>
    </izvorni_sadrzaj>
    <derivirana_varijabla naziv="DomainObject.Predmet.SudioniciListNaziv_1">
      <item>FINA Regionalni centar Zagreb</item>
      <item>PNT TOPLAK d.o.o. za trgovinu i usluge</item>
      <item>Dalibor Toplak</item>
    </derivirana_varijabla>
  </DomainObject.Predmet.SudioniciListNaziv>
  <DomainObject.Predmet.SudioniciListAdressOIB>
    <izvorni_sadrzaj>
      <item>FINA Regionalni centar Zagreb, OIB 85821130368, Trg svibanjskih žrtava 1995. 1,10000 Zagreb</item>
      <item>PNT TOPLAK d.o.o. za trgovinu i usluge, OIB 09684024805, Zagrebačka cesta 47,49000 Krapina</item>
      <item>Dalibor Toplak, OIB 28721965449, Zagrebačka Cesta 47,49000 Krapina</item>
    </izvorni_sadrzaj>
    <derivirana_varijabla naziv="DomainObject.Predmet.SudioniciListAdressOIB_1">
      <item>FINA Regionalni centar Zagreb, OIB 85821130368, Trg svibanjskih žrtava 1995. 1,10000 Zagreb</item>
      <item>PNT TOPLAK d.o.o. za trgovinu i usluge, OIB 09684024805, Zagrebačka cesta 47,49000 Krapina</item>
      <item>Dalibor Toplak, OIB 28721965449, Zagrebačka Cesta 47,49000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09684024805</item>
      <item>, OIB 28721965449</item>
    </izvorni_sadrzaj>
    <derivirana_varijabla naziv="DomainObject.Predmet.SudioniciListNazivOIB_1">
      <item>, OIB 85821130368</item>
      <item>, OIB 09684024805</item>
      <item>, OIB 28721965449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2546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2016-03-03T12:15:00Z</dcterms:created>
  <dc:creator>Vinka Mihalinčić</dc:creator>
  <cp:lastModifiedBy>Željka Rončević</cp:lastModifiedBy>
  <cp:lastPrinted>2016-03-22T12:53:00Z</cp:lastPrinted>
  <dcterms:modified xmlns:xsi="http://www.w3.org/2001/XMLSchema-instance" xsi:type="dcterms:W3CDTF">2016-03-22T12:53:00Z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