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b9ba" w14:paraId="517b9ba" w:rsidRDefault="00A03404" w:rsidP="001940FB" w:rsidR="00A03404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EA2BDE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03404" w:rsidP="00AA6BCF" w:rsidR="00A03404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03404" w:rsidP="00A03404" w:rsidR="00A0340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03404" w:rsidP="00A03404" w:rsidR="00A0340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A03404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03404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su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7B49C1">
        <w:rPr>
          <w:rFonts w:cs="Calibri" w:eastAsia="Arial Unicode MS" w:hAnsi="Calibri" w:ascii="Calibri"/>
          <w:kern w:val="1"/>
          <w:lang w:eastAsia="ar-SA" w:val="hr-HR"/>
        </w:rPr>
        <w:t>SAŠA M</w:t>
      </w:r>
      <w:r w:rsidR="00B36335">
        <w:rPr>
          <w:rFonts w:cs="Calibri" w:eastAsia="Arial Unicode MS" w:hAnsi="Calibri" w:ascii="Calibri"/>
          <w:kern w:val="1"/>
          <w:lang w:eastAsia="ar-SA" w:val="hr-HR"/>
        </w:rPr>
        <w:t>RŠIĆ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A03404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 </w:t>
      </w:r>
      <w:r w:rsidR="007B49C1" w:rsidRPr="007B49C1">
        <w:rPr>
          <w:rFonts w:cs="Calibri" w:hAnsi="Calibri" w:ascii="Calibri"/>
        </w:rPr>
        <w:t>139.856,92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7B49C1" w:rsidRPr="007B49C1">
        <w:rPr>
          <w:rFonts w:cs="Calibri" w:hAnsi="Calibri" w:ascii="Calibri"/>
        </w:rPr>
        <w:t>128.356,92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7B49C1" w:rsidRPr="007B49C1">
        <w:rPr>
          <w:rFonts w:cs="Calibri" w:hAnsi="Calibri" w:ascii="Calibri"/>
        </w:rPr>
        <w:t>11.500,00 kn</w:t>
      </w:r>
      <w:r w:rsidR="007B49C1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A03404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A03404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03404" w:rsidRPr="00A03404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A03404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7B49C1" w:rsidP="00E43846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7B49C1">
              <w:rPr>
                <w:rFonts w:cs="Calibri" w:hAnsi="Calibri" w:ascii="Calibri"/>
              </w:rPr>
              <w:t>SASA MRŠIĆ</w:t>
            </w:r>
            <w:r w:rsidR="00574F98">
              <w:rPr>
                <w:rFonts w:cs="Calibri"/>
              </w:rPr>
              <w:t xml:space="preserve">, </w:t>
            </w:r>
            <w:r w:rsidR="00574F98" w:rsidRPr="00574F98">
              <w:rPr>
                <w:rFonts w:cs="Calibri"/>
              </w:rPr>
              <w:t xml:space="preserve"> </w:t>
            </w:r>
            <w:r w:rsidRPr="007B49C1">
              <w:rPr>
                <w:rFonts w:cs="Calibri" w:hAnsi="Calibri" w:ascii="Calibri"/>
              </w:rPr>
              <w:t>Jure Kaštelana 13, Split</w:t>
            </w:r>
            <w:r w:rsidR="00574F98">
              <w:rPr>
                <w:rFonts w:cs="Calibri" w:hAnsi="Calibri" w:ascii="Calibri"/>
              </w:rPr>
              <w:t>,</w:t>
            </w:r>
            <w:r w:rsidR="00574F98"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 w:rsidRPr="007B49C1">
              <w:rPr>
                <w:rFonts w:cs="Calibri" w:hAnsi="Calibri" w:ascii="Calibri"/>
              </w:rPr>
              <w:t>35400183473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B49C1" w:rsidP="007B49C1" w:rsidR="00AA6BCF" w:rsidRPr="007B49C1">
            <w:pPr>
              <w:jc w:val="both"/>
              <w:rPr>
                <w:rFonts w:cs="Calibri" w:hAnsi="Calibri" w:ascii="Calibri"/>
              </w:rPr>
            </w:pPr>
            <w:r w:rsidRPr="007B49C1">
              <w:rPr>
                <w:rFonts w:cs="Calibri" w:hAnsi="Calibri" w:ascii="Calibri"/>
              </w:rPr>
              <w:t>Ugovori o štednom depozitu broj 81-70--14058-9,  broj 81-70-14057-2,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7B49C1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B49C1">
              <w:rPr>
                <w:rFonts w:cs="Calibri" w:hAnsi="Calibri" w:ascii="Calibri"/>
              </w:rPr>
              <w:t>139.856,92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7B49C1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B49C1">
              <w:rPr>
                <w:rFonts w:cs="Calibri" w:hAnsi="Calibri" w:ascii="Calibri"/>
              </w:rPr>
              <w:t>128.356,92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7B49C1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B49C1">
              <w:rPr>
                <w:rFonts w:cs="Calibri" w:hAnsi="Calibri" w:ascii="Calibri"/>
              </w:rPr>
              <w:t>11.500,00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03404" w:rsidP="00A03404" w:rsidR="00A0340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D43AA" w:rsidP="00A92301" w:rsidR="00A9230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2301" w:rsidP="00A92301" w:rsidR="00A9230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92301" w:rsidP="00A92301" w:rsidR="00A9230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92301" w:rsidP="00A92301" w:rsidR="00A9230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379" w:rsidR="00587379">
      <w:pPr>
        <w:spacing w:after="0"/>
      </w:pPr>
      <w:r>
        <w:separator/>
      </w:r>
    </w:p>
  </w:endnote>
  <w:endnote w:id="0" w:type="continuationSeparator">
    <w:p w:rsidRDefault="00587379" w:rsidR="0058737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24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379" w:rsidR="00587379">
      <w:pPr>
        <w:spacing w:after="0"/>
      </w:pPr>
      <w:r>
        <w:separator/>
      </w:r>
    </w:p>
  </w:footnote>
  <w:footnote w:id="0" w:type="continuationSeparator">
    <w:p w:rsidRDefault="00587379" w:rsidR="0058737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24D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BFF49B1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64AD2"/>
    <w:rsid w:val="0007025B"/>
    <w:rsid w:val="00070538"/>
    <w:rsid w:val="000709A0"/>
    <w:rsid w:val="000709C6"/>
    <w:rsid w:val="0007722B"/>
    <w:rsid w:val="000910F0"/>
    <w:rsid w:val="000912CE"/>
    <w:rsid w:val="00092A49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15B50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87C1A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0EE1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4F98"/>
    <w:rsid w:val="00576E3B"/>
    <w:rsid w:val="00577C3A"/>
    <w:rsid w:val="005801B5"/>
    <w:rsid w:val="00581D0F"/>
    <w:rsid w:val="00583B54"/>
    <w:rsid w:val="00583C5E"/>
    <w:rsid w:val="00587379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49C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27AA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43AA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83F"/>
    <w:rsid w:val="00971C51"/>
    <w:rsid w:val="00971D22"/>
    <w:rsid w:val="0097353F"/>
    <w:rsid w:val="00986801"/>
    <w:rsid w:val="00993A71"/>
    <w:rsid w:val="0099578D"/>
    <w:rsid w:val="0099695C"/>
    <w:rsid w:val="009A1D3A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3404"/>
    <w:rsid w:val="00A05D26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2301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24D7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27D4"/>
    <w:rsid w:val="00B2342F"/>
    <w:rsid w:val="00B2354F"/>
    <w:rsid w:val="00B31A58"/>
    <w:rsid w:val="00B36335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10E68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323A"/>
    <w:rsid w:val="00D447CC"/>
    <w:rsid w:val="00D473A9"/>
    <w:rsid w:val="00D47E18"/>
    <w:rsid w:val="00D51C39"/>
    <w:rsid w:val="00D53F10"/>
    <w:rsid w:val="00D56D4A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5249"/>
    <w:rsid w:val="00E62751"/>
    <w:rsid w:val="00E650E9"/>
    <w:rsid w:val="00E66685"/>
    <w:rsid w:val="00E67B54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2BDE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1571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02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4D7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4D7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4D7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4D7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02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4D7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4D7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4D7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4D7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262</properties:Words>
  <properties:Characters>1450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2018-08-23T10:48:00Z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St-651/2017-297 / Podnesak - Podnesak (-297.docx)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