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b74d" w14:paraId="aa1b74d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3D8">
        <w:t>2885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73D8" w:rsidRPr="002827FA">
        <w:t>STUDENSKA ASOCIJACIJA ZA MEĐUNARODNE ODNOSE START</w:t>
      </w:r>
      <w:r w:rsidR="004D73D8">
        <w:t xml:space="preserve">, </w:t>
      </w:r>
      <w:r w:rsidR="004D73D8" w:rsidRPr="002827FA">
        <w:t>Zagreb</w:t>
      </w:r>
      <w:r w:rsidR="004D73D8">
        <w:t xml:space="preserve">, </w:t>
      </w:r>
      <w:proofErr w:type="spellStart"/>
      <w:r w:rsidR="004D73D8" w:rsidRPr="002827FA">
        <w:t>Lepušićeva</w:t>
      </w:r>
      <w:proofErr w:type="spellEnd"/>
      <w:r w:rsidR="004D73D8" w:rsidRPr="002827FA">
        <w:t xml:space="preserve"> 6</w:t>
      </w:r>
      <w:r w:rsidR="004D73D8">
        <w:t xml:space="preserve">, (OIB: </w:t>
      </w:r>
      <w:r w:rsidR="004D73D8" w:rsidRPr="002827FA">
        <w:t>50140087267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D73D8">
        <w:t>18.170,80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8F" w:rsidR="00055D8F">
      <w:r>
        <w:separator/>
      </w:r>
    </w:p>
  </w:endnote>
  <w:endnote w:id="0" w:type="continuationSeparator">
    <w:p w:rsidRDefault="00055D8F" w:rsidR="00055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8F" w:rsidR="00055D8F">
      <w:r>
        <w:separator/>
      </w:r>
    </w:p>
  </w:footnote>
  <w:footnote w:id="0" w:type="continuationSeparator">
    <w:p w:rsidRDefault="00055D8F" w:rsidR="00055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B468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71431"/>
    <w:rsid w:val="00AB59CE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E7362"/>
    <w:rsid w:val="00CF3AC2"/>
    <w:rsid w:val="00CF45B2"/>
    <w:rsid w:val="00D01B78"/>
    <w:rsid w:val="00D325CB"/>
    <w:rsid w:val="00D57D9E"/>
    <w:rsid w:val="00D66226"/>
    <w:rsid w:val="00D808BB"/>
    <w:rsid w:val="00D932EB"/>
    <w:rsid w:val="00D93C52"/>
    <w:rsid w:val="00DD7360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ne nalazi se  poslovni subjekt prema OIBU niti prema nazivu</izvorni_sadrzaj>
    <derivirana_varijabla naziv="DomainObject.Predmet.PrimjedbaSuca_1">U sudskom registru ne nalazi se  poslovni subjekt prema OIBU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STUDENSKA ASOCIJACIJA ZA MEĐUNARODNE ODNOSE START</izvorni_sadrzaj>
    <derivirana_varijabla naziv="DomainObject.Predmet.ProtustrankaFormated_1">  STUDENSKA ASOCIJACIJA ZA MEĐUNARODNE ODNOSE START</derivirana_varijabla>
  </DomainObject.Predmet.ProtustrankaFormated>
  <DomainObject.Predmet.ProtustrankaFormatedOIB>
    <izvorni_sadrzaj>  STUDENSKA ASOCIJACIJA ZA MEĐUNARODNE ODNOSE START, OIB 50140087267</izvorni_sadrzaj>
    <derivirana_varijabla naziv="DomainObject.Predmet.ProtustrankaFormatedOIB_1">  STUDENSKA ASOCIJACIJA ZA MEĐUNARODNE ODNOSE START, OIB 50140087267</derivirana_varijabla>
  </DomainObject.Predmet.ProtustrankaFormatedOIB>
  <DomainObject.Predmet.ProtustrankaFormatedWithAdress>
    <izvorni_sadrzaj> STUDENSKA ASOCIJACIJA ZA MEĐUNARODNE ODNOSE START, Lepušićeva 6, 10000 Zagreb</izvorni_sadrzaj>
    <derivirana_varijabla naziv="DomainObject.Predmet.ProtustrankaFormatedWithAdress_1"> STUDENSKA ASOCIJACIJA ZA MEĐUNARODNE ODNOSE START, Lepušićeva 6, 10000 Zagreb</derivirana_varijabla>
  </DomainObject.Predmet.ProtustrankaFormatedWithAdress>
  <DomainObject.Predmet.ProtustrankaFormatedWithAdressOIB>
    <izvorni_sadrzaj> STUDENSKA ASOCIJACIJA ZA MEĐUNARODNE ODNOSE START, OIB 50140087267, Lepušićeva 6, 10000 Zagreb</izvorni_sadrzaj>
    <derivirana_varijabla naziv="DomainObject.Predmet.ProtustrankaFormatedWithAdressOIB_1"> STUDENSKA ASOCIJACIJA ZA MEĐUNARODNE ODNOSE START, OIB 50140087267, Lepušićeva 6, 10000 Zagreb</derivirana_varijabla>
  </DomainObject.Predmet.ProtustrankaFormatedWithAdressOIB>
  <DomainObject.Predmet.ProtustrankaWithAdress>
    <izvorni_sadrzaj>STUDENSKA ASOCIJACIJA ZA MEĐUNARODNE ODNOSE START Lepušićeva 6, 10000 Zagreb</izvorni_sadrzaj>
    <derivirana_varijabla naziv="DomainObject.Predmet.ProtustrankaWithAdress_1">STUDENSKA ASOCIJACIJA ZA MEĐUNARODNE ODNOSE START Lepušićeva 6, 10000 Zagreb</derivirana_varijabla>
  </DomainObject.Predmet.ProtustrankaWithAdress>
  <DomainObject.Predmet.ProtustrankaWithAdressOIB>
    <izvorni_sadrzaj>STUDENSKA ASOCIJACIJA ZA MEĐUNARODNE ODNOSE START, OIB 50140087267, Lepušićeva 6, 10000 Zagreb</izvorni_sadrzaj>
    <derivirana_varijabla naziv="DomainObject.Predmet.ProtustrankaWithAdressOIB_1">STUDENSKA ASOCIJACIJA ZA MEĐUNARODNE ODNOSE START, OIB 50140087267, Lepušićeva 6, 10000 Zagreb</derivirana_varijabla>
  </DomainObject.Predmet.ProtustrankaWithAdressOIB>
  <DomainObject.Predmet.ProtustrankaNazivFormated>
    <izvorni_sadrzaj>STUDENSKA ASOCIJACIJA ZA MEĐUNARODNE ODNOSE START</izvorni_sadrzaj>
    <derivirana_varijabla naziv="DomainObject.Predmet.ProtustrankaNazivFormated_1">STUDENSKA ASOCIJACIJA ZA MEĐUNARODNE ODNOSE START</derivirana_varijabla>
  </DomainObject.Predmet.ProtustrankaNazivFormated>
  <DomainObject.Predmet.ProtustrankaNazivFormatedOIB>
    <izvorni_sadrzaj>STUDENSKA ASOCIJACIJA ZA MEĐUNARODNE ODNOSE START, OIB 50140087267</izvorni_sadrzaj>
    <derivirana_varijabla naziv="DomainObject.Predmet.ProtustrankaNazivFormatedOIB_1">STUDENSKA ASOCIJACIJA ZA MEĐUNARODNE ODNOSE START, OIB 50140087267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STUDENSKA ASOCIJACIJA ZA MEĐUNARODNE ODNOSE START</item>
    </izvorni_sadrzaj>
    <derivirana_varijabla naziv="DomainObject.Predmet.ProtuStrankaListFormated_1">
      <item>STUDENSKA ASOCIJACIJA ZA MEĐUNARODNE ODNOSE START</item>
    </derivirana_varijabla>
  </DomainObject.Predmet.ProtuStrankaListFormated>
  <DomainObject.Predmet.ProtuStrankaListFormatedOIB>
    <izvorni_sadrzaj>
      <item>STUDENSKA ASOCIJACIJA ZA MEĐUNARODNE ODNOSE START, OIB 50140087267</item>
    </izvorni_sadrzaj>
    <derivirana_varijabla naziv="DomainObject.Predmet.ProtuStrankaListFormatedOIB_1">
      <item>STUDENSKA ASOCIJACIJA ZA MEĐUNARODNE ODNOSE START, OIB 50140087267</item>
    </derivirana_varijabla>
  </DomainObject.Predmet.ProtuStrankaListFormatedOIB>
  <DomainObject.Predmet.ProtuStrankaListFormatedWithAdress>
    <izvorni_sadrzaj>
      <item>STUDENSKA ASOCIJACIJA ZA MEĐUNARODNE ODNOSE START, Lepušićeva 6, 10000 Zagreb</item>
    </izvorni_sadrzaj>
    <derivirana_varijabla naziv="DomainObject.Predmet.ProtuStrankaListFormatedWithAdress_1">
      <item>STUDENSKA ASOCIJACIJA ZA MEĐUNARODNE ODNOSE START, Lepušićeva 6, 10000 Zagreb</item>
    </derivirana_varijabla>
  </DomainObject.Predmet.ProtuStrankaListFormatedWithAdress>
  <DomainObject.Predmet.ProtuStrankaListFormatedWithAdressOIB>
    <izvorni_sadrzaj>
      <item>STUDENSKA ASOCIJACIJA ZA MEĐUNARODNE ODNOSE START, OIB 50140087267, Lepušićeva 6, 10000 Zagreb</item>
    </izvorni_sadrzaj>
    <derivirana_varijabla naziv="DomainObject.Predmet.ProtuStrankaListFormatedWithAdressOIB_1">
      <item>STUDENSKA ASOCIJACIJA ZA MEĐUNARODNE ODNOSE START, OIB 50140087267, Lepušićeva 6, 10000 Zagreb</item>
    </derivirana_varijabla>
  </DomainObject.Predmet.ProtuStrankaListFormatedWithAdressOIB>
  <DomainObject.Predmet.ProtuStrankaListNazivFormated>
    <izvorni_sadrzaj>
      <item>STUDENSKA ASOCIJACIJA ZA MEĐUNARODNE ODNOSE START</item>
    </izvorni_sadrzaj>
    <derivirana_varijabla naziv="DomainObject.Predmet.ProtuStrankaListNazivFormated_1">
      <item>STUDENSKA ASOCIJACIJA ZA MEĐUNARODNE ODNOSE START</item>
    </derivirana_varijabla>
  </DomainObject.Predmet.ProtuStrankaListNazivFormated>
  <DomainObject.Predmet.ProtuStrankaListNazivFormatedOIB>
    <izvorni_sadrzaj>
      <item>STUDENSKA ASOCIJACIJA ZA MEĐUNARODNE ODNOSE START, OIB 50140087267</item>
    </izvorni_sadrzaj>
    <derivirana_varijabla naziv="DomainObject.Predmet.ProtuStrankaListNazivFormatedOIB_1">
      <item>STUDENSKA ASOCIJACIJA ZA MEĐUNARODNE ODNOSE START, OIB 50140087267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STUDENSKA ASOCIJACIJA ZA MEĐUNARODNE ODNOSE START</izvorni_sadrzaj>
    <derivirana_varijabla naziv="DomainObject.Predmet.ProtustrankaIDrugi_1">STUDENSKA ASOCIJACIJA ZA MEĐUNARODNE ODNOSE START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STUDENSKA ASOCIJACIJA ZA MEĐUNARODNE ODNOSE START, OIB 50140087267, Lepušićeva 6, 10000 Zagreb</izvorni_sadrzaj>
    <derivirana_varijabla naziv="DomainObject.Predmet.ProtustrankaIDrugiAdressOIB_1">STUDENSKA ASOCIJACIJA ZA MEĐUNARODNE ODNOSE START, OIB 50140087267, Lepušićeva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STUDENSKA ASOCIJACIJA ZA MEĐUNARODNE ODNOSE START</item>
      <item>FINA Regionalni centar Zagreb</item>
    </izvorni_sadrzaj>
    <derivirana_varijabla naziv="DomainObject.Predmet.SudioniciListNaziv_1">
      <item>STUDENSKA ASOCIJACIJA ZA MEĐUNARODNE ODNOSE START</item>
      <item>FINA Regionalni centar Zagreb</item>
    </derivirana_varijabla>
  </DomainObject.Predmet.SudioniciListNaziv>
  <DomainObject.Predmet.SudioniciListAdressOIB>
    <izvorni_sadrzaj>
      <item>STUDENSKA ASOCIJACIJA ZA MEĐUNARODNE ODNOSE START, OIB 50140087267, Lepušićeva 6,10000 Zagreb</item>
      <item>FINA Regionalni centar Zagreb, OIB 85821130368, Trg svibanjskih žrtava  1995. 1,10000 Zagreb</item>
    </izvorni_sadrzaj>
    <derivirana_varijabla naziv="DomainObject.Predmet.SudioniciListAdressOIB_1">
      <item>STUDENSKA ASOCIJACIJA ZA MEĐUNARODNE ODNOSE START, OIB 50140087267, Lepušićeva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50140087267</item>
      <item>, OIB 85821130368</item>
    </izvorni_sadrzaj>
    <derivirana_varijabla naziv="DomainObject.Predmet.SudioniciListNazivOIB_1">
      <item>, OIB 50140087267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2015-11-11T07:31:00Z</dcterms:created>
  <dc:creator>ilukac</dc:creator>
  <cp:lastModifiedBy>dvorana100</cp:lastModifiedBy>
  <cp:lastPrinted>2015-11-06T12:53:00Z</cp:lastPrinted>
  <dcterms:modified xmlns:xsi="http://www.w3.org/2001/XMLSchema-instance" xsi:type="dcterms:W3CDTF">2015-11-11T07:32:00Z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