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e990" w14:paraId="6d5e99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St-467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SUNCE – ŠIBENKA ŠIBENIK iz Šibenika, Miminac, OIB:26445042013,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SUNCE – ŠIBENKA ŠIBENIK iz Šibenika, Miminac, OIB:26445042013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D4B41">
        <w:rPr>
          <w:rFonts w:cs="Times New Roman" w:eastAsia="Times New Roman" w:hAnsi="Times New Roman" w:ascii="Times New Roman"/>
          <w:sz w:val="24"/>
          <w:szCs w:val="24"/>
          <w:lang w:eastAsia="hr-HR"/>
        </w:rPr>
        <w:t>13,35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6D4B41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 iz Bilica, Stubalj 238, OIB:01343352417.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SUNCE – ŠIBENKA ŠIBENIK iz Šibenika, Miminac, OIB:26445042013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28.listopada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SUNCE – ŠIBENKA ŠIBENIK iz Šibenika, Miminac, OIB:26445042013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467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EF6620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13C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42B" w:rsidP="00345FCD" w:rsidR="0016042B">
      <w:pPr>
        <w:spacing w:lineRule="auto" w:line="240" w:after="0"/>
      </w:pPr>
      <w:r>
        <w:separator/>
      </w:r>
    </w:p>
  </w:endnote>
  <w:endnote w:id="0" w:type="continuationSeparator">
    <w:p w:rsidRDefault="0016042B" w:rsidP="00345FCD" w:rsidR="001604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42B" w:rsidP="00345FCD" w:rsidR="0016042B">
      <w:pPr>
        <w:spacing w:lineRule="auto" w:line="240" w:after="0"/>
      </w:pPr>
      <w:r>
        <w:separator/>
      </w:r>
    </w:p>
  </w:footnote>
  <w:footnote w:id="0" w:type="continuationSeparator">
    <w:p w:rsidRDefault="0016042B" w:rsidP="00345FCD" w:rsidR="001604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713C7">
      <w:rPr>
        <w:noProof/>
      </w:rPr>
      <w:t>2</w:t>
    </w:r>
    <w:r>
      <w:fldChar w:fldCharType="end"/>
    </w:r>
    <w:r>
      <w:t xml:space="preserve">                            </w:t>
    </w:r>
    <w:r w:rsidR="00BC4C4F">
      <w:t xml:space="preserve">                        9 St-467</w:t>
    </w:r>
    <w:r>
      <w:t>/15</w:t>
    </w:r>
  </w:p>
  <w:p w:rsidRDefault="009713C7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6042B"/>
    <w:rsid w:val="00320559"/>
    <w:rsid w:val="00345FCD"/>
    <w:rsid w:val="003B4B82"/>
    <w:rsid w:val="003D4AC4"/>
    <w:rsid w:val="00434CC5"/>
    <w:rsid w:val="00486D95"/>
    <w:rsid w:val="00603DFD"/>
    <w:rsid w:val="00617318"/>
    <w:rsid w:val="006D4B41"/>
    <w:rsid w:val="0072140D"/>
    <w:rsid w:val="007F555B"/>
    <w:rsid w:val="008022C8"/>
    <w:rsid w:val="00805ABA"/>
    <w:rsid w:val="008E5891"/>
    <w:rsid w:val="009713C7"/>
    <w:rsid w:val="009F30C0"/>
    <w:rsid w:val="00A95A7E"/>
    <w:rsid w:val="00AF4CA6"/>
    <w:rsid w:val="00B94B18"/>
    <w:rsid w:val="00BC4C4F"/>
    <w:rsid w:val="00D9466A"/>
    <w:rsid w:val="00DB713E"/>
    <w:rsid w:val="00E65608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3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13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13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13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1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1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13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SUNCE - ŠIBENKA ŠIBENIK</izvorni_sadrzaj>
    <derivirana_varijabla naziv="DomainObject.Predmet.ProtustrankaFormated_1">  KOŠARKAŠKI KLUB SUNCE - ŠIBENKA ŠIBENIK</derivirana_varijabla>
  </DomainObject.Predmet.ProtustrankaFormated>
  <DomainObject.Predmet.ProtustrankaFormatedOIB>
    <izvorni_sadrzaj>  KOŠARKAŠKI KLUB SUNCE - ŠIBENKA ŠIBENIK, OIB 26445042013</izvorni_sadrzaj>
    <derivirana_varijabla naziv="DomainObject.Predmet.ProtustrankaFormatedOIB_1">  KOŠARKAŠKI KLUB SUNCE - ŠIBENKA ŠIBENIK, OIB 26445042013</derivirana_varijabla>
  </DomainObject.Predmet.ProtustrankaFormatedOIB>
  <DomainObject.Predmet.ProtustrankaFormatedWithAdress>
    <izvorni_sadrzaj> KOŠARKAŠKI KLUB SUNCE - ŠIBENKA ŠIBENIK, Miminac 0II, 22000 Šibenik</izvorni_sadrzaj>
    <derivirana_varijabla naziv="DomainObject.Predmet.ProtustrankaFormatedWithAdress_1"> KOŠARKAŠKI KLUB SUNCE - ŠIBENKA ŠIBENIK, Miminac 0II, 22000 Šibenik</derivirana_varijabla>
  </DomainObject.Predmet.ProtustrankaFormatedWithAdress>
  <DomainObject.Predmet.ProtustrankaFormatedWithAdressOIB>
    <izvorni_sadrzaj> KOŠARKAŠKI KLUB SUNCE - ŠIBENKA ŠIBENIK, OIB 26445042013, Miminac 0II, 22000 Šibenik</izvorni_sadrzaj>
    <derivirana_varijabla naziv="DomainObject.Predmet.ProtustrankaFormatedWithAdressOIB_1"> KOŠARKAŠKI KLUB SUNCE - ŠIBENKA ŠIBENIK, OIB 26445042013, Miminac 0II, 22000 Šibenik</derivirana_varijabla>
  </DomainObject.Predmet.ProtustrankaFormatedWithAdressOIB>
  <DomainObject.Predmet.ProtustrankaWithAdress>
    <izvorni_sadrzaj>KOŠARKAŠKI KLUB SUNCE - ŠIBENKA ŠIBENIK Miminac 0II, 22000 Šibenik</izvorni_sadrzaj>
    <derivirana_varijabla naziv="DomainObject.Predmet.ProtustrankaWithAdress_1">KOŠARKAŠKI KLUB SUNCE - ŠIBENKA ŠIBENIK Miminac 0II, 22000 Šibenik</derivirana_varijabla>
  </DomainObject.Predmet.ProtustrankaWithAdress>
  <DomainObject.Predmet.ProtustrankaWithAdressOIB>
    <izvorni_sadrzaj>KOŠARKAŠKI KLUB SUNCE - ŠIBENKA ŠIBENIK, OIB 26445042013, Miminac 0II, 22000 Šibenik</izvorni_sadrzaj>
    <derivirana_varijabla naziv="DomainObject.Predmet.ProtustrankaWithAdressOIB_1">KOŠARKAŠKI KLUB SUNCE - ŠIBENKA ŠIBENIK, OIB 26445042013, Miminac 0II, 22000 Šibenik</derivirana_varijabla>
  </DomainObject.Predmet.ProtustrankaWithAdressOIB>
  <DomainObject.Predmet.ProtustrankaNazivFormated>
    <izvorni_sadrzaj>KOŠARKAŠKI KLUB SUNCE - ŠIBENKA ŠIBENIK</izvorni_sadrzaj>
    <derivirana_varijabla naziv="DomainObject.Predmet.ProtustrankaNazivFormated_1">KOŠARKAŠKI KLUB SUNCE - ŠIBENKA ŠIBENIK</derivirana_varijabla>
  </DomainObject.Predmet.ProtustrankaNazivFormated>
  <DomainObject.Predmet.ProtustrankaNazivFormatedOIB>
    <izvorni_sadrzaj>KOŠARKAŠKI KLUB SUNCE - ŠIBENKA ŠIBENIK, OIB 26445042013</izvorni_sadrzaj>
    <derivirana_varijabla naziv="DomainObject.Predmet.ProtustrankaNazivFormatedOIB_1">KOŠARKAŠKI KLUB SUNCE - ŠIBENKA ŠIBENIK, OIB 26445042013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KOŠARKAŠKI KLUB SUNCE - ŠIBENKA ŠIBENIK</item>
    </izvorni_sadrzaj>
    <derivirana_varijabla naziv="DomainObject.Predmet.ProtuStrankaListFormated_1">
      <item>KOŠARKAŠKI KLUB SUNCE - ŠIBENKA ŠIBENIK</item>
    </derivirana_varijabla>
  </DomainObject.Predmet.ProtuStrankaListFormated>
  <DomainObject.Predmet.ProtuStrankaListFormatedOIB>
    <izvorni_sadrzaj>
      <item>KOŠARKAŠKI KLUB SUNCE - ŠIBENKA ŠIBENIK, OIB 26445042013</item>
    </izvorni_sadrzaj>
    <derivirana_varijabla naziv="DomainObject.Predmet.ProtuStrankaListFormatedOIB_1">
      <item>KOŠARKAŠKI KLUB SUNCE - ŠIBENKA ŠIBENIK, OIB 26445042013</item>
    </derivirana_varijabla>
  </DomainObject.Predmet.ProtuStrankaListFormatedOIB>
  <DomainObject.Predmet.ProtuStrankaListFormatedWithAdress>
    <izvorni_sadrzaj>
      <item>KOŠARKAŠKI KLUB SUNCE - ŠIBENKA ŠIBENIK, Miminac 0II, 22000 Šibenik</item>
    </izvorni_sadrzaj>
    <derivirana_varijabla naziv="DomainObject.Predmet.ProtuStrankaListFormatedWithAdress_1">
      <item>KOŠARKAŠKI KLUB SUNCE - ŠIBENKA ŠIBENIK, Miminac 0II, 22000 Šibenik</item>
    </derivirana_varijabla>
  </DomainObject.Predmet.ProtuStrankaListFormatedWithAdress>
  <DomainObject.Predmet.ProtuStrankaListFormatedWithAdressOIB>
    <izvorni_sadrzaj>
      <item>KOŠARKAŠKI KLUB SUNCE - ŠIBENKA ŠIBENIK, OIB 26445042013, Miminac 0II, 22000 Šibenik</item>
    </izvorni_sadrzaj>
    <derivirana_varijabla naziv="DomainObject.Predmet.ProtuStrankaListFormatedWithAdressOIB_1">
      <item>KOŠARKAŠKI KLUB SUNCE - ŠIBENKA ŠIBENIK, OIB 26445042013, Miminac 0II, 22000 Šibenik</item>
    </derivirana_varijabla>
  </DomainObject.Predmet.ProtuStrankaListFormatedWithAdressOIB>
  <DomainObject.Predmet.ProtuStrankaListNazivFormated>
    <izvorni_sadrzaj>
      <item>KOŠARKAŠKI KLUB SUNCE - ŠIBENKA ŠIBENIK</item>
    </izvorni_sadrzaj>
    <derivirana_varijabla naziv="DomainObject.Predmet.ProtuStrankaListNazivFormated_1">
      <item>KOŠARKAŠKI KLUB SUNCE - ŠIBENKA ŠIBENIK</item>
    </derivirana_varijabla>
  </DomainObject.Predmet.ProtuStrankaListNazivFormated>
  <DomainObject.Predmet.ProtuStrankaListNazivFormatedOIB>
    <izvorni_sadrzaj>
      <item>KOŠARKAŠKI KLUB SUNCE - ŠIBENKA ŠIBENIK, OIB 26445042013</item>
    </izvorni_sadrzaj>
    <derivirana_varijabla naziv="DomainObject.Predmet.ProtuStrankaListNazivFormatedOIB_1">
      <item>KOŠARKAŠKI KLUB SUNCE - ŠIBENKA ŠIBENIK, OIB 26445042013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KOŠARKAŠKI KLUB SUNCE - ŠIBENKA ŠIBENIK</izvorni_sadrzaj>
    <derivirana_varijabla naziv="DomainObject.Predmet.ProtustrankaIDrugi_1">KOŠARKAŠKI KLUB SUNCE - ŠIBENKA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KOŠARKAŠKI KLUB SUNCE - ŠIBENKA ŠIBENIK, OIB 26445042013, Miminac 0II, 22000 Šibenik</izvorni_sadrzaj>
    <derivirana_varijabla naziv="DomainObject.Predmet.ProtustrankaIDrugiAdressOIB_1">KOŠARKAŠKI KLUB SUNCE - ŠIBENKA ŠIBENIK, OIB 26445042013, Miminac 0II,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KOŠARKAŠKI KLUB SUNCE - ŠIBENKA ŠIBENIK</item>
    </izvorni_sadrzaj>
    <derivirana_varijabla naziv="DomainObject.Predmet.SudioniciListNaziv_1">
      <item>FINA - Podružnica Šibenik</item>
      <item>KOŠARKAŠKI KLUB SUNCE - ŠIBENKA ŠIBENIK</item>
    </derivirana_varijabla>
  </DomainObject.Predmet.SudioniciListNaziv>
  <DomainObject.Predmet.SudioniciListAdressOIB>
    <izvorni_sadrzaj>
      <item>FINA - Podružnica Šibenik, OIB 85821130368, Perivoj L. Marune 1,22000 Šibenik</item>
      <item>KOŠARKAŠKI KLUB SUNCE - ŠIBENKA ŠIBENIK, OIB 26445042013, Miminac 0II,22000 Šibenik</item>
    </izvorni_sadrzaj>
    <derivirana_varijabla naziv="DomainObject.Predmet.SudioniciListAdressOIB_1">
      <item>FINA - Podružnica Šibenik, OIB 85821130368, Perivoj L. Marune 1,22000 Šibenik</item>
      <item>KOŠARKAŠKI KLUB SUNCE - ŠIBENKA ŠIBENIK, OIB 26445042013, Miminac 0II,22000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26445042013</item>
    </izvorni_sadrzaj>
    <derivirana_varijabla naziv="DomainObject.Predmet.SudioniciListNazivOIB_1">
      <item>, OIB 85821130368</item>
      <item>, OIB 26445042013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2555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2016-02-16T09:29:00Z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2016-02-16T12:33:00Z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