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2f24" w14:paraId="45f2f2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87009D">
        <w:rPr>
          <w:bCs/>
        </w:rPr>
        <w:t>340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87009D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87009D">
        <w:t>MOLIOR d.o.o., Poličnik, Poličnik bb, OIB: 66004659090</w:t>
      </w:r>
      <w:r w:rsidR="00C947ED">
        <w:t xml:space="preserve">, povodom zahtjeva Financijske agencije, Regionalnog centra Split, Podružnice Zadar, Ivana Danila 4, OIB: 85821130368 od </w:t>
      </w:r>
      <w:r w:rsidR="0087009D">
        <w:t>4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87009D">
        <w:t>13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87009D">
        <w:t>MOLIOR d.o.o., Poličnik, Poličnik bb, OIB: 66004659090</w:t>
      </w:r>
      <w:r w:rsidR="00A57491">
        <w:t>,</w:t>
      </w:r>
      <w:r>
        <w:t xml:space="preserve"> na temelju neizvršenih osnova za plaćanje iznosi </w:t>
      </w:r>
      <w:r w:rsidR="0087009D">
        <w:t>9.098,92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87009D">
        <w:rPr>
          <w:color w:themeTint="D9" w:themeColor="text1" w:val="262626"/>
        </w:rPr>
        <w:t>Stanislav Mucić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87009D">
        <w:t>13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4E0086" w:rsidP="006E3223" w:rsidR="004E0086">
      <w:pPr>
        <w:jc w:val="center"/>
      </w:pPr>
    </w:p>
    <w:p w:rsidRDefault="004E0086" w:rsidP="004E0086" w:rsidR="00C947ED">
      <w:r>
        <w:t>Za točnost otpravka-ovlaštena službenica</w:t>
      </w:r>
      <w:r>
        <w:tab/>
      </w:r>
      <w:r>
        <w:tab/>
      </w:r>
      <w:r>
        <w:tab/>
      </w:r>
      <w:r w:rsidR="00E673BA">
        <w:tab/>
      </w:r>
      <w:r w:rsidR="00E673BA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4E0086" w:rsidP="004E0086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 w:rsidR="00E673BA">
        <w:t xml:space="preserve">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87009D">
      <w:rPr>
        <w:bCs/>
      </w:rPr>
      <w:t>340</w:t>
    </w:r>
    <w:r w:rsidR="00994F76">
      <w:rPr>
        <w:bCs/>
      </w:rPr>
      <w:t>/2018-</w:t>
    </w:r>
    <w:r w:rsidR="0087009D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E0086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MOLIOR d.o.o. za proizvodnju, trgovinu i turizam</izvorni_sadrzaj>
    <derivirana_varijabla naziv="DomainObject.Predmet.ProtustrankaFormated_1">  MOLIOR d.o.o. za proizvodnju, trgovinu i turizam</derivirana_varijabla>
  </DomainObject.Predmet.ProtustrankaFormated>
  <DomainObject.Predmet.ProtustrankaFormatedOIB>
    <izvorni_sadrzaj>  MOLIOR d.o.o. za proizvodnju, trgovinu i turizam, OIB 66004659090</izvorni_sadrzaj>
    <derivirana_varijabla naziv="DomainObject.Predmet.ProtustrankaFormatedOIB_1">  MOLIOR d.o.o. za proizvodnju, trgovinu i turizam, OIB 66004659090</derivirana_varijabla>
  </DomainObject.Predmet.ProtustrankaFormatedOIB>
  <DomainObject.Predmet.ProtustrankaFormatedWithAdress>
    <izvorni_sadrzaj> MOLIOR d.o.o. za proizvodnju, trgovinu i turizam, Poličnik/bb, 23241 Poličnik</izvorni_sadrzaj>
    <derivirana_varijabla naziv="DomainObject.Predmet.ProtustrankaFormatedWithAdress_1"> MOLIOR d.o.o. za proizvodnju, trgovinu i turizam, Poličnik/bb, 23241 Poličnik</derivirana_varijabla>
  </DomainObject.Predmet.ProtustrankaFormatedWithAdress>
  <DomainObject.Predmet.ProtustrankaFormatedWithAdressOIB>
    <izvorni_sadrzaj> MOLIOR d.o.o. za proizvodnju, trgovinu i turizam, OIB 66004659090, Poličnik/bb, 23241 Poličnik</izvorni_sadrzaj>
    <derivirana_varijabla naziv="DomainObject.Predmet.ProtustrankaFormatedWithAdressOIB_1"> MOLIOR d.o.o. za proizvodnju, trgovinu i turizam, OIB 66004659090, Poličnik/bb, 23241 Poličnik</derivirana_varijabla>
  </DomainObject.Predmet.ProtustrankaFormatedWithAdressOIB>
  <DomainObject.Predmet.ProtustrankaWithAdress>
    <izvorni_sadrzaj>MOLIOR d.o.o. za proizvodnju, trgovinu i turizam Poličnik/bb, 23241 Poličnik</izvorni_sadrzaj>
    <derivirana_varijabla naziv="DomainObject.Predmet.ProtustrankaWithAdress_1">MOLIOR d.o.o. za proizvodnju, trgovinu i turizam Poličnik/bb, 23241 Poličnik</derivirana_varijabla>
  </DomainObject.Predmet.ProtustrankaWithAdress>
  <DomainObject.Predmet.ProtustrankaWithAdressOIB>
    <izvorni_sadrzaj>MOLIOR d.o.o. za proizvodnju, trgovinu i turizam, OIB 66004659090, Poličnik/bb, 23241 Poličnik</izvorni_sadrzaj>
    <derivirana_varijabla naziv="DomainObject.Predmet.ProtustrankaWithAdressOIB_1">MOLIOR d.o.o. za proizvodnju, trgovinu i turizam, OIB 66004659090, Poličnik/bb, 23241 Poličnik</derivirana_varijabla>
  </DomainObject.Predmet.ProtustrankaWithAdressOIB>
  <DomainObject.Predmet.ProtustrankaNazivFormated>
    <izvorni_sadrzaj>MOLIOR d.o.o. za proizvodnju, trgovinu i turizam</izvorni_sadrzaj>
    <derivirana_varijabla naziv="DomainObject.Predmet.ProtustrankaNazivFormated_1">MOLIOR d.o.o. za proizvodnju, trgovinu i turizam</derivirana_varijabla>
  </DomainObject.Predmet.ProtustrankaNazivFormated>
  <DomainObject.Predmet.ProtustrankaNazivFormatedOIB>
    <izvorni_sadrzaj>MOLIOR d.o.o. za proizvodnju, trgovinu i turizam, OIB 66004659090</izvorni_sadrzaj>
    <derivirana_varijabla naziv="DomainObject.Predmet.ProtustrankaNazivFormatedOIB_1">MOLIOR d.o.o. za proizvodnju, trgovinu i turizam, OIB 66004659090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MOLIOR d.o.o. za proizvodnju, trgovinu i turizam</item>
    </izvorni_sadrzaj>
    <derivirana_varijabla naziv="DomainObject.Predmet.ProtuStrankaListFormated_1">
      <item>MOLIOR d.o.o. za proizvodnju, trgovinu i turizam</item>
    </derivirana_varijabla>
  </DomainObject.Predmet.ProtuStrankaListFormated>
  <DomainObject.Predmet.ProtuStrankaListFormatedOIB>
    <izvorni_sadrzaj>
      <item>MOLIOR d.o.o. za proizvodnju, trgovinu i turizam, OIB 66004659090</item>
    </izvorni_sadrzaj>
    <derivirana_varijabla naziv="DomainObject.Predmet.ProtuStrankaListFormatedOIB_1">
      <item>MOLIOR d.o.o. za proizvodnju, trgovinu i turizam, OIB 66004659090</item>
    </derivirana_varijabla>
  </DomainObject.Predmet.ProtuStrankaListFormatedOIB>
  <DomainObject.Predmet.ProtuStrankaListFormatedWithAdress>
    <izvorni_sadrzaj>
      <item>MOLIOR d.o.o. za proizvodnju, trgovinu i turizam, Poličnik/bb, 23241 Poličnik</item>
    </izvorni_sadrzaj>
    <derivirana_varijabla naziv="DomainObject.Predmet.ProtuStrankaListFormatedWithAdress_1">
      <item>MOLIOR d.o.o. za proizvodnju, trgovinu i turizam, Poličnik/bb, 23241 Poličnik</item>
    </derivirana_varijabla>
  </DomainObject.Predmet.ProtuStrankaListFormatedWithAdress>
  <DomainObject.Predmet.ProtuStrankaListFormatedWithAdressOIB>
    <izvorni_sadrzaj>
      <item>MOLIOR d.o.o. za proizvodnju, trgovinu i turizam, OIB 66004659090, Poličnik/bb, 23241 Poličnik</item>
    </izvorni_sadrzaj>
    <derivirana_varijabla naziv="DomainObject.Predmet.ProtuStrankaListFormatedWithAdressOIB_1">
      <item>MOLIOR d.o.o. za proizvodnju, trgovinu i turizam, OIB 66004659090, Poličnik/bb, 23241 Poličnik</item>
    </derivirana_varijabla>
  </DomainObject.Predmet.ProtuStrankaListFormatedWithAdressOIB>
  <DomainObject.Predmet.ProtuStrankaListNazivFormated>
    <izvorni_sadrzaj>
      <item>MOLIOR d.o.o. za proizvodnju, trgovinu i turizam</item>
    </izvorni_sadrzaj>
    <derivirana_varijabla naziv="DomainObject.Predmet.ProtuStrankaListNazivFormated_1">
      <item>MOLIOR d.o.o. za proizvodnju, trgovinu i turizam</item>
    </derivirana_varijabla>
  </DomainObject.Predmet.ProtuStrankaListNazivFormated>
  <DomainObject.Predmet.ProtuStrankaListNazivFormatedOIB>
    <izvorni_sadrzaj>
      <item>MOLIOR d.o.o. za proizvodnju, trgovinu i turizam, OIB 66004659090</item>
    </izvorni_sadrzaj>
    <derivirana_varijabla naziv="DomainObject.Predmet.ProtuStrankaListNazivFormatedOIB_1">
      <item>MOLIOR d.o.o. za proizvodnju, trgovinu i turizam, OIB 66004659090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MOLIOR d.o.o. za proizvodnju, trgovinu i turizam</izvorni_sadrzaj>
    <derivirana_varijabla naziv="DomainObject.Predmet.ProtustrankaIDrugi_1">MOLIOR d.o.o. za proizvodnju,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MOLIOR d.o.o. za proizvodnju, trgovinu i turizam, OIB 66004659090, Poličnik/bb, 23241 Poličnik</izvorni_sadrzaj>
    <derivirana_varijabla naziv="DomainObject.Predmet.ProtustrankaIDrugiAdressOIB_1">MOLIOR d.o.o. za proizvodnju, trgovinu i turizam, OIB 66004659090, Poličnik/bb,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MOLIOR d.o.o. za proizvodnju, trgovinu i turizam</item>
    </izvorni_sadrzaj>
    <derivirana_varijabla naziv="DomainObject.Predmet.SudioniciListNaziv_1">
      <item>FINA</item>
      <item>MOLIOR d.o.o. za proizvodnju, trgovinu i turizam</item>
    </derivirana_varijabla>
  </DomainObject.Predmet.SudioniciListNaziv>
  <DomainObject.Predmet.SudioniciListAdressOIB>
    <izvorni_sadrzaj>
      <item>FINA, OIB 85821130368, Ivana Danila 4,23000 Zadar</item>
      <item>MOLIOR d.o.o. za proizvodnju, trgovinu i turizam, OIB 66004659090, Poličnik/bb,23241 Poličnik</item>
    </izvorni_sadrzaj>
    <derivirana_varijabla naziv="DomainObject.Predmet.SudioniciListAdressOIB_1">
      <item>FINA, OIB 85821130368, Ivana Danila 4,23000 Zadar</item>
      <item>MOLIOR d.o.o. za proizvodnju, trgovinu i turizam, OIB 66004659090, Poličnik/bb,23241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66004659090</item>
    </izvorni_sadrzaj>
    <derivirana_varijabla naziv="DomainObject.Predmet.SudioniciListNazivOIB_1">
      <item>, OIB 85821130368</item>
      <item>, OIB 66004659090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St-340/2018-2</izvorni_sadrzaj>
    <derivirana_varijabla naziv="DomainObject.PredzadnjaOdlukaIzPredmeta.Oznaka_1">St-340/2018-2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2033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2018-11-13T09:26:00Z</dcterms:created>
  <dc:creator>mklismanic</dc:creator>
  <cp:lastModifiedBy>Anita Ivandić</cp:lastModifiedBy>
  <cp:lastPrinted>2018-11-13T10:40:00Z</cp:lastPrinted>
  <dcterms:modified xmlns:xsi="http://www.w3.org/2001/XMLSchema-instance" xsi:type="dcterms:W3CDTF">2018-11-13T12:07:00Z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