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eccc" w14:paraId="3b1ecc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7475">
        <w:t>3227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47475">
        <w:t>07</w:t>
      </w:r>
      <w:r w:rsidR="00BD0C56">
        <w:t>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</w:t>
      </w:r>
      <w:r w:rsidR="0034042F">
        <w:t>EVOLUTION GROUP</w:t>
      </w:r>
      <w:r w:rsidR="00EE4FC9">
        <w:t xml:space="preserve"> d.o.o. Zagreb, </w:t>
      </w:r>
      <w:r w:rsidR="00802811">
        <w:t xml:space="preserve">Breza 31, OIB: </w:t>
      </w:r>
      <w:r w:rsidR="00EE4FC9">
        <w:t>41939729693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EE4FC9">
        <w:t>10.689,58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>
        <w:t>u 0</w:t>
      </w:r>
      <w:r w:rsidR="00C53282">
        <w:t>7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3E2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St-3227/2018</izvorni_sadrzaj>
    <derivirana_varijabla naziv="DomainObject.Predmet.OznakaBroj_1">St-3227/2018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EVOLUTION GROUP jednostavno društvo s ograničenom odgovornošću za usluge</izvorni_sadrzaj>
    <derivirana_varijabla naziv="DomainObject.Predmet.ProtustrankaFormated_1">  EVOLUTION GROUP jednostavno društvo s ograničenom odgovornošću za usluge</derivirana_varijabla>
  </DomainObject.Predmet.ProtustrankaFormated>
  <DomainObject.Predmet.ProtustrankaFormatedOIB>
    <izvorni_sadrzaj>  EVOLUTION GROUP jednostavno društvo s ograničenom odgovornošću za usluge, OIB 41939729693</izvorni_sadrzaj>
    <derivirana_varijabla naziv="DomainObject.Predmet.ProtustrankaFormatedOIB_1">  EVOLUTION GROUP jednostavno društvo s ograničenom odgovornošću za usluge, OIB 41939729693</derivirana_varijabla>
  </DomainObject.Predmet.ProtustrankaFormatedOIB>
  <DomainObject.Predmet.ProtustrankaFormatedWithAdress>
    <izvorni_sadrzaj> EVOLUTION GROUP jednostavno društvo s ograničenom odgovornošću za usluge, Breza 31, 10000 Zagreb</izvorni_sadrzaj>
    <derivirana_varijabla naziv="DomainObject.Predmet.ProtustrankaFormatedWithAdress_1"> EVOLUTION GROUP jednostavno društvo s ograničenom odgovornošću za usluge, Breza 31, 10000 Zagreb</derivirana_varijabla>
  </DomainObject.Predmet.ProtustrankaFormatedWithAdress>
  <DomainObject.Predmet.ProtustrankaFormatedWithAdressOIB>
    <izvorni_sadrzaj> EVOLUTION GROUP jednostavno društvo s ograničenom odgovornošću za usluge, OIB 41939729693, Breza 31, 10000 Zagreb</izvorni_sadrzaj>
    <derivirana_varijabla naziv="DomainObject.Predmet.ProtustrankaFormatedWithAdressOIB_1"> EVOLUTION GROUP jednostavno društvo s ograničenom odgovornošću za usluge, OIB 41939729693, Breza 31, 10000 Zagreb</derivirana_varijabla>
  </DomainObject.Predmet.ProtustrankaFormatedWithAdressOIB>
  <DomainObject.Predmet.ProtustrankaWithAdress>
    <izvorni_sadrzaj>EVOLUTION GROUP jednostavno društvo s ograničenom odgovornošću za usluge Breza 31, 10000 Zagreb</izvorni_sadrzaj>
    <derivirana_varijabla naziv="DomainObject.Predmet.ProtustrankaWithAdress_1">EVOLUTION GROUP jednostavno društvo s ograničenom odgovornošću za usluge Breza 31, 10000 Zagreb</derivirana_varijabla>
  </DomainObject.Predmet.ProtustrankaWithAdress>
  <DomainObject.Predmet.ProtustrankaWithAdressOIB>
    <izvorni_sadrzaj>EVOLUTION GROUP jednostavno društvo s ograničenom odgovornošću za usluge, OIB 41939729693, Breza 31, 10000 Zagreb</izvorni_sadrzaj>
    <derivirana_varijabla naziv="DomainObject.Predmet.ProtustrankaWithAdressOIB_1">EVOLUTION GROUP jednostavno društvo s ograničenom odgovornošću za usluge, OIB 41939729693, Breza 31, 10000 Zagreb</derivirana_varijabla>
  </DomainObject.Predmet.ProtustrankaWithAdressOIB>
  <DomainObject.Predmet.ProtustrankaNazivFormated>
    <izvorni_sadrzaj>EVOLUTION GROUP jednostavno društvo s ograničenom odgovornošću za usluge</izvorni_sadrzaj>
    <derivirana_varijabla naziv="DomainObject.Predmet.ProtustrankaNazivFormated_1">EVOLUTION GROUP jednostavno društvo s ograničenom odgovornošću za usluge</derivirana_varijabla>
  </DomainObject.Predmet.ProtustrankaNazivFormated>
  <DomainObject.Predmet.ProtustrankaNazivFormatedOIB>
    <izvorni_sadrzaj>EVOLUTION GROUP jednostavno društvo s ograničenom odgovornošću za usluge, OIB 41939729693</izvorni_sadrzaj>
    <derivirana_varijabla naziv="DomainObject.Predmet.ProtustrankaNazivFormatedOIB_1">EVOLUTION GROUP jednostavno društvo s ograničenom odgovornošću za usluge, OIB 41939729693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EVOLUTION GROUP jednostavno društvo s ograničenom odgovornošću za usluge</item>
    </izvorni_sadrzaj>
    <derivirana_varijabla naziv="DomainObject.Predmet.ProtuStrankaListFormated_1">
      <item>EVOLUTION GROUP jednostavno društvo s ograničenom odgovornošću za usluge</item>
    </derivirana_varijabla>
  </DomainObject.Predmet.ProtuStrankaListFormated>
  <DomainObject.Predmet.ProtuStrankaListFormatedOIB>
    <izvorni_sadrzaj>
      <item>EVOLUTION GROUP jednostavno društvo s ograničenom odgovornošću za usluge, OIB 41939729693</item>
    </izvorni_sadrzaj>
    <derivirana_varijabla naziv="DomainObject.Predmet.ProtuStrankaListFormatedOIB_1">
      <item>EVOLUTION GROUP jednostavno društvo s ograničenom odgovornošću za usluge, OIB 41939729693</item>
    </derivirana_varijabla>
  </DomainObject.Predmet.ProtuStrankaListFormatedOIB>
  <DomainObject.Predmet.ProtuStrankaListFormatedWithAdress>
    <izvorni_sadrzaj>
      <item>EVOLUTION GROUP jednostavno društvo s ograničenom odgovornošću za usluge, Breza 31, 10000 Zagreb</item>
    </izvorni_sadrzaj>
    <derivirana_varijabla naziv="DomainObject.Predmet.ProtuStrankaListFormatedWithAdress_1">
      <item>EVOLUTION GROUP jednostavno društvo s ograničenom odgovornošću za usluge, Breza 31, 10000 Zagreb</item>
    </derivirana_varijabla>
  </DomainObject.Predmet.ProtuStrankaListFormatedWithAdress>
  <DomainObject.Predmet.ProtuStrankaListFormatedWithAdressOIB>
    <izvorni_sadrzaj>
      <item>EVOLUTION GROUP jednostavno društvo s ograničenom odgovornošću za usluge, OIB 41939729693, Breza 31, 10000 Zagreb</item>
    </izvorni_sadrzaj>
    <derivirana_varijabla naziv="DomainObject.Predmet.ProtuStrankaListFormatedWithAdressOIB_1">
      <item>EVOLUTION GROUP jednostavno društvo s ograničenom odgovornošću za usluge, OIB 41939729693, Breza 31, 10000 Zagreb</item>
    </derivirana_varijabla>
  </DomainObject.Predmet.ProtuStrankaListFormatedWithAdressOIB>
  <DomainObject.Predmet.ProtuStrankaListNazivFormated>
    <izvorni_sadrzaj>
      <item>EVOLUTION GROUP jednostavno društvo s ograničenom odgovornošću za usluge</item>
    </izvorni_sadrzaj>
    <derivirana_varijabla naziv="DomainObject.Predmet.ProtuStrankaListNazivFormated_1">
      <item>EVOLUTION GROUP jednostavno društvo s ograničenom odgovornošću za usluge</item>
    </derivirana_varijabla>
  </DomainObject.Predmet.ProtuStrankaListNazivFormated>
  <DomainObject.Predmet.ProtuStrankaListNazivFormatedOIB>
    <izvorni_sadrzaj>
      <item>EVOLUTION GROUP jednostavno društvo s ograničenom odgovornošću za usluge, OIB 41939729693</item>
    </izvorni_sadrzaj>
    <derivirana_varijabla naziv="DomainObject.Predmet.ProtuStrankaListNazivFormatedOIB_1">
      <item>EVOLUTION GROUP jednostavno društvo s ograničenom odgovornošću za usluge, OIB 41939729693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EVOLUTION GROUP jednostavno društvo s ograničenom odgovornošću za usluge</izvorni_sadrzaj>
    <derivirana_varijabla naziv="DomainObject.Predmet.ProtustrankaIDrugi_1">EVOLUTION GROUP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EVOLUTION GROUP jednostavno društvo s ograničenom odgovornošću za usluge, OIB 41939729693, Breza 31, 10000 Zagreb</izvorni_sadrzaj>
    <derivirana_varijabla naziv="DomainObject.Predmet.ProtustrankaIDrugiAdressOIB_1">EVOLUTION GROUP jednostavno društvo s ograničenom odgovornošću za usluge, OIB 41939729693, Breza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EVOLUTION GROUP jednostavno društvo s ograničenom odgovornošću za usluge</item>
    </izvorni_sadrzaj>
    <derivirana_varijabla naziv="DomainObject.Predmet.SudioniciListNaziv_1">
      <item>FINA Regionalni centar Zagreb</item>
      <item>EVOLUTION GROUP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EVOLUTION GROUP jednostavno društvo s ograničenom odgovornošću za usluge, OIB 41939729693, Breza 31,10000 Zagreb</item>
    </izvorni_sadrzaj>
    <derivirana_varijabla naziv="DomainObject.Predmet.SudioniciListAdressOIB_1">
      <item>FINA Regionalni centar Zagreb, OIB 85821130368, Trg svibanjskih žrtava 1995. 1,10000 Zagreb</item>
      <item>EVOLUTION GROUP jednostavno društvo s ograničenom odgovornošću za usluge, OIB 41939729693, Breza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41939729693</item>
    </izvorni_sadrzaj>
    <derivirana_varijabla naziv="DomainObject.Predmet.SudioniciListNazivOIB_1">
      <item>, OIB 85821130368</item>
      <item>, OIB 41939729693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1305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2019-03-07T14:01:00Z</dcterms:created>
  <dc:creator>ilukac</dc:creator>
  <cp:lastModifiedBy>Danijela Jovanovska</cp:lastModifiedBy>
  <cp:lastPrinted>2019-03-07T14:00:00Z</cp:lastPrinted>
  <dcterms:modified xmlns:xsi="http://www.w3.org/2001/XMLSchema-instance" xsi:type="dcterms:W3CDTF">2019-03-07T14:11:00Z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(St-3227-18.docx)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