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37b9" w14:paraId="13b37b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14951">
        <w:t xml:space="preserve">FENIKS F. M. </w:t>
      </w:r>
      <w:r w:rsidR="00317FBA" w:rsidRPr="00317FBA">
        <w:t xml:space="preserve">d.o.o. </w:t>
      </w:r>
      <w:r w:rsidR="00414951">
        <w:t>Rovinj</w:t>
      </w:r>
      <w:r w:rsidR="00C71B54">
        <w:t xml:space="preserve">, </w:t>
      </w:r>
      <w:r w:rsidR="00414951">
        <w:t>G. Dapriran bb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414951" w:rsidRPr="00414951">
        <w:t>73571452389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540CF">
        <w:t xml:space="preserve">FENIKS F. M. </w:t>
      </w:r>
      <w:r w:rsidR="00D540CF" w:rsidRPr="00317FBA">
        <w:t xml:space="preserve">d.o.o. </w:t>
      </w:r>
      <w:r w:rsidR="00D540CF">
        <w:t xml:space="preserve">Rovinj, G. Dapriran bb,  OIB: </w:t>
      </w:r>
      <w:r w:rsidR="00D540CF" w:rsidRPr="00414951">
        <w:t>73571452389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14EB9">
        <w:rPr>
          <w:b/>
          <w:lang w:val="pl-PL"/>
        </w:rPr>
        <w:t>12</w:t>
      </w:r>
      <w:r w:rsidR="00163054">
        <w:rPr>
          <w:b/>
          <w:lang w:val="pl-PL"/>
        </w:rPr>
        <w:t>:</w:t>
      </w:r>
      <w:r w:rsidR="00D540CF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D540CF">
        <w:t xml:space="preserve">FENIKS F. M. </w:t>
      </w:r>
      <w:r w:rsidR="00D540CF" w:rsidRPr="00317FBA">
        <w:t xml:space="preserve">d.o.o. </w:t>
      </w:r>
      <w:r w:rsidR="00D540CF">
        <w:t xml:space="preserve">Rovinj, G. Dapriran bb,  OIB: </w:t>
      </w:r>
      <w:r w:rsidR="00D540CF" w:rsidRPr="00414951">
        <w:t>73571452389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D540CF">
        <w:rPr>
          <w:lang w:val="sv-SE"/>
        </w:rPr>
        <w:t>Franjo Markotić, Brnaze, Brnaze 781</w:t>
      </w:r>
      <w:r w:rsidR="00A744D8">
        <w:rPr>
          <w:lang w:val="sv-SE"/>
        </w:rPr>
        <w:t xml:space="preserve">.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AA4A96">
        <w:rPr>
          <w:lang w:val="sv-SE"/>
        </w:rPr>
        <w:t>Franjo Markotić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AA4A96">
        <w:rPr>
          <w:lang w:val="sv-SE"/>
        </w:rPr>
        <w:t>Franji Markotiću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</w:t>
      </w:r>
      <w:r w:rsidR="00AA4A96">
        <w:rPr>
          <w:lang w:val="sv-SE"/>
        </w:rPr>
        <w:t>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65532">
        <w:t>20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534526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D540CF">
        <w:t xml:space="preserve">FENIKS F. M. </w:t>
      </w:r>
      <w:r w:rsidR="00D540CF" w:rsidRPr="00317FBA">
        <w:t xml:space="preserve">d.o.o. </w:t>
      </w:r>
      <w:r w:rsidR="00D540CF">
        <w:t xml:space="preserve">Rovinj, G. Dapriran bb,  OIB: </w:t>
      </w:r>
      <w:r w:rsidR="00D540CF" w:rsidRPr="00414951">
        <w:t>73571452389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AA4A96">
        <w:rPr>
          <w:lang w:val="sv-SE"/>
        </w:rPr>
        <w:t>Franjo Markotić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28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414951">
      <w:t>Posl. broj: 4 St-645/2017-4</w:t>
    </w:r>
  </w:p>
  <w:p w:rsidRDefault="0088028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414951">
      <w:t>645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532"/>
    <w:rsid w:val="000906D0"/>
    <w:rsid w:val="000959EB"/>
    <w:rsid w:val="000A7AEE"/>
    <w:rsid w:val="000C3E82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7FBA"/>
    <w:rsid w:val="00333A6A"/>
    <w:rsid w:val="00395F29"/>
    <w:rsid w:val="003B3E0F"/>
    <w:rsid w:val="003B74B1"/>
    <w:rsid w:val="003E00AF"/>
    <w:rsid w:val="00412B9B"/>
    <w:rsid w:val="00414951"/>
    <w:rsid w:val="00446090"/>
    <w:rsid w:val="004621C6"/>
    <w:rsid w:val="00480C26"/>
    <w:rsid w:val="0051365F"/>
    <w:rsid w:val="00534526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79454F"/>
    <w:rsid w:val="007C4218"/>
    <w:rsid w:val="007D63ED"/>
    <w:rsid w:val="007D7A8F"/>
    <w:rsid w:val="00802205"/>
    <w:rsid w:val="00803878"/>
    <w:rsid w:val="00814EB9"/>
    <w:rsid w:val="00814FDD"/>
    <w:rsid w:val="00835A5D"/>
    <w:rsid w:val="00844FE0"/>
    <w:rsid w:val="008650C6"/>
    <w:rsid w:val="0088028F"/>
    <w:rsid w:val="00894ED5"/>
    <w:rsid w:val="008E4F58"/>
    <w:rsid w:val="009477AC"/>
    <w:rsid w:val="00985388"/>
    <w:rsid w:val="00996153"/>
    <w:rsid w:val="009A76DB"/>
    <w:rsid w:val="00A560B4"/>
    <w:rsid w:val="00A744D8"/>
    <w:rsid w:val="00AA155C"/>
    <w:rsid w:val="00AA4A96"/>
    <w:rsid w:val="00AA70ED"/>
    <w:rsid w:val="00AD2235"/>
    <w:rsid w:val="00AE4EEF"/>
    <w:rsid w:val="00AF4620"/>
    <w:rsid w:val="00B17BB5"/>
    <w:rsid w:val="00B50DFB"/>
    <w:rsid w:val="00B56D8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540CF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28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28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28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28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28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28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28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28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4368C-329C-4A99-8FD8-B4F9865A6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2997</properties:Characters>
  <properties:Lines>81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2017-12-20T07:11:00Z</dcterms:created>
  <dc:creator>Jasmina Matika</dc:creator>
  <cp:lastModifiedBy>Sanja Prodan</cp:lastModifiedBy>
  <cp:lastPrinted>2017-12-20T07:14:00Z</cp:lastPrinted>
  <dcterms:modified xmlns:xsi="http://www.w3.org/2001/XMLSchema-instance" xsi:type="dcterms:W3CDTF">2017-12-20T07:14:00Z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