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b6a71" w14:paraId="cdb6a71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A775BE">
        <w:rPr>
          <w:b w:val="false"/>
          <w:i w:val="false"/>
        </w:rPr>
        <w:t>81/2017-54</w:t>
      </w:r>
    </w:p>
    <w:p w:rsidRDefault="000C26B7" w:rsidP="00E64624" w:rsidR="00B9345F" w:rsidRPr="00B948CA">
      <w:pPr>
        <w:jc w:val="right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</w:p>
    <w:p w:rsidRDefault="00B9345F" w:rsidR="00B9345F">
      <w:pPr>
        <w:rPr>
          <w:lang w:val="hr-HR"/>
        </w:rPr>
      </w:pPr>
    </w:p>
    <w:p w:rsidRDefault="00061FA4" w:rsidR="00061FA4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 xml:space="preserve">Vladimiru </w:t>
      </w:r>
      <w:proofErr w:type="spellStart"/>
      <w:r w:rsidR="00BB5EF2">
        <w:t>Dimanovskom</w:t>
      </w:r>
      <w:proofErr w:type="spellEnd"/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3910AC">
        <w:t xml:space="preserve"> </w:t>
      </w:r>
      <w:r w:rsidR="00A775BE">
        <w:t xml:space="preserve"> </w:t>
      </w:r>
      <w:r w:rsidR="00A775BE" w:rsidRPr="00A775BE">
        <w:rPr>
          <w:lang w:val="en-AU"/>
        </w:rPr>
        <w:t xml:space="preserve">Roberta </w:t>
      </w:r>
      <w:proofErr w:type="spellStart"/>
      <w:r w:rsidR="00A775BE" w:rsidRPr="00A775BE">
        <w:rPr>
          <w:lang w:val="en-AU"/>
        </w:rPr>
        <w:t>Petera</w:t>
      </w:r>
      <w:proofErr w:type="spellEnd"/>
      <w:r w:rsidR="00A775BE" w:rsidRPr="00A775BE">
        <w:rPr>
          <w:lang w:val="en-AU"/>
        </w:rPr>
        <w:t xml:space="preserve"> </w:t>
      </w:r>
      <w:proofErr w:type="spellStart"/>
      <w:r w:rsidR="00A775BE">
        <w:rPr>
          <w:lang w:val="en-AU"/>
        </w:rPr>
        <w:t>Le</w:t>
      </w:r>
      <w:r w:rsidR="00A775BE" w:rsidRPr="00A775BE">
        <w:rPr>
          <w:lang w:val="en-AU"/>
        </w:rPr>
        <w:t>ngela</w:t>
      </w:r>
      <w:proofErr w:type="spellEnd"/>
      <w:r w:rsidR="00A775BE" w:rsidRPr="00A775BE">
        <w:rPr>
          <w:lang w:val="en-AU"/>
        </w:rPr>
        <w:t xml:space="preserve"> </w:t>
      </w:r>
      <w:proofErr w:type="spellStart"/>
      <w:r w:rsidR="00A775BE" w:rsidRPr="00A775BE">
        <w:rPr>
          <w:lang w:val="en-AU"/>
        </w:rPr>
        <w:t>iz</w:t>
      </w:r>
      <w:proofErr w:type="spellEnd"/>
      <w:r w:rsidR="00A775BE" w:rsidRPr="00A775BE">
        <w:rPr>
          <w:lang w:val="en-AU"/>
        </w:rPr>
        <w:t xml:space="preserve"> </w:t>
      </w:r>
      <w:proofErr w:type="spellStart"/>
      <w:r w:rsidR="00A775BE" w:rsidRPr="00A775BE">
        <w:rPr>
          <w:lang w:val="en-AU"/>
        </w:rPr>
        <w:t>Zagreba</w:t>
      </w:r>
      <w:proofErr w:type="spellEnd"/>
      <w:r w:rsidR="00A775BE" w:rsidRPr="00A775BE">
        <w:rPr>
          <w:lang w:val="en-AU"/>
        </w:rPr>
        <w:t xml:space="preserve">, </w:t>
      </w:r>
      <w:proofErr w:type="spellStart"/>
      <w:r w:rsidR="00A775BE" w:rsidRPr="00A775BE">
        <w:rPr>
          <w:lang w:val="en-AU"/>
        </w:rPr>
        <w:t>Dubrava</w:t>
      </w:r>
      <w:proofErr w:type="spellEnd"/>
      <w:r w:rsidR="00A775BE" w:rsidRPr="00A775BE">
        <w:rPr>
          <w:lang w:val="en-AU"/>
        </w:rPr>
        <w:t xml:space="preserve"> 216, OIB: 61003927154</w:t>
      </w:r>
      <w:r>
        <w:t xml:space="preserve">, </w:t>
      </w:r>
      <w:r w:rsidRPr="009B1113">
        <w:t xml:space="preserve">dana </w:t>
      </w:r>
      <w:r w:rsidR="00A775BE">
        <w:t>29. svibnja</w:t>
      </w:r>
      <w:r w:rsidR="000C26B7">
        <w:t xml:space="preserve"> 201</w:t>
      </w:r>
      <w:r w:rsidR="00A775BE">
        <w:t>9</w:t>
      </w:r>
      <w:r w:rsidR="00BB5EF2">
        <w:t>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061FA4" w:rsidP="00B83963" w:rsidR="00061FA4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Default="002F631D" w:rsidP="00B83963" w:rsidR="002F631D">
      <w:pPr>
        <w:rPr>
          <w:lang w:val="hr-HR"/>
        </w:rPr>
      </w:pPr>
    </w:p>
    <w:p w:rsidRDefault="00061FA4" w:rsidP="00B83963" w:rsidR="00061FA4" w:rsidRPr="00B948CA">
      <w:pPr>
        <w:rPr>
          <w:lang w:val="hr-HR"/>
        </w:rPr>
      </w:pPr>
    </w:p>
    <w:p w:rsidRDefault="00B948CA" w:rsidP="00061FA4" w:rsidR="00B9345F">
      <w:pPr>
        <w:jc w:val="both"/>
        <w:rPr>
          <w:lang w:val="hr-HR"/>
        </w:rPr>
      </w:pPr>
      <w:r w:rsidRPr="00B948CA">
        <w:rPr>
          <w:lang w:val="hr-HR"/>
        </w:rPr>
        <w:t xml:space="preserve"> </w:t>
      </w:r>
      <w:r w:rsidRPr="00B948CA">
        <w:rPr>
          <w:lang w:val="hr-HR"/>
        </w:rPr>
        <w:tab/>
      </w:r>
      <w:r w:rsidR="00A775BE">
        <w:rPr>
          <w:lang w:val="hr-HR"/>
        </w:rPr>
        <w:t xml:space="preserve">Odobrava se povjereniku Boži </w:t>
      </w:r>
      <w:proofErr w:type="spellStart"/>
      <w:r w:rsidR="00A775BE">
        <w:rPr>
          <w:lang w:val="hr-HR"/>
        </w:rPr>
        <w:t>Guvo</w:t>
      </w:r>
      <w:proofErr w:type="spellEnd"/>
      <w:r w:rsidR="00A775BE">
        <w:rPr>
          <w:lang w:val="hr-HR"/>
        </w:rPr>
        <w:t xml:space="preserve"> otvaranje posebnog računa sa kojeg će se izvršavati isplata dospjelih iznosa uzdržavanja od strane potrošača</w:t>
      </w:r>
      <w:r w:rsidR="00115C0A">
        <w:rPr>
          <w:lang w:val="hr-HR"/>
        </w:rPr>
        <w:t>.</w:t>
      </w:r>
    </w:p>
    <w:p w:rsidRDefault="00061FA4" w:rsidP="00061FA4" w:rsidR="00061FA4">
      <w:pPr>
        <w:jc w:val="both"/>
        <w:rPr>
          <w:lang w:val="hr-HR"/>
        </w:rPr>
      </w:pPr>
    </w:p>
    <w:p w:rsidRDefault="00061FA4" w:rsidP="00061FA4" w:rsidR="00061FA4">
      <w:pPr>
        <w:jc w:val="both"/>
        <w:rPr>
          <w:lang w:val="hr-HR"/>
        </w:rPr>
      </w:pPr>
    </w:p>
    <w:p w:rsidRDefault="00115C0A" w:rsidP="00061FA4" w:rsidR="00061FA4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A775BE">
        <w:rPr>
          <w:lang w:val="hr-HR"/>
        </w:rPr>
        <w:t>29. svibnja 2019</w:t>
      </w:r>
      <w:r w:rsidR="00061FA4">
        <w:rPr>
          <w:lang w:val="hr-HR"/>
        </w:rPr>
        <w:t>.</w:t>
      </w:r>
    </w:p>
    <w:p w:rsidRDefault="00061FA4" w:rsidP="00061FA4" w:rsidR="00061FA4">
      <w:pPr>
        <w:jc w:val="center"/>
        <w:rPr>
          <w:lang w:val="hr-HR"/>
        </w:rPr>
      </w:pPr>
    </w:p>
    <w:p w:rsidRDefault="00061FA4" w:rsidP="00061FA4" w:rsidR="00061FA4">
      <w:pPr>
        <w:jc w:val="center"/>
        <w:rPr>
          <w:lang w:val="hr-HR"/>
        </w:rPr>
      </w:pPr>
    </w:p>
    <w:p w:rsidRDefault="00061FA4" w:rsidP="00061FA4" w:rsidR="00061FA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Default="00061FA4" w:rsidP="00061FA4" w:rsidR="00061FA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Vladimir Dimanovski,v.r.</w:t>
      </w:r>
    </w:p>
    <w:p w:rsidRDefault="00061FA4" w:rsidP="00061FA4" w:rsidR="00061FA4" w:rsidRPr="00B948CA">
      <w:pPr>
        <w:jc w:val="center"/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A775BE" w:rsidP="00BB7A2D" w:rsidR="00BB7A2D" w:rsidRPr="00A775BE">
      <w:pPr>
        <w:pStyle w:val="Odlomakpopisa"/>
        <w:numPr>
          <w:ilvl w:val="0"/>
          <w:numId w:val="7"/>
        </w:numPr>
        <w:rPr>
          <w:lang w:val="hr-HR"/>
        </w:rPr>
      </w:pPr>
      <w:r w:rsidRPr="00A775BE">
        <w:rPr>
          <w:lang w:val="hr-HR"/>
        </w:rPr>
        <w:t xml:space="preserve">Povjereniku </w:t>
      </w:r>
    </w:p>
    <w:p w:rsidRDefault="00BB7A2D" w:rsidP="00BB7A2D" w:rsidR="00BB7A2D">
      <w:pPr>
        <w:rPr>
          <w:lang w:val="hr-HR"/>
        </w:rPr>
      </w:pPr>
    </w:p>
    <w:p w:rsidRDefault="00061FA4" w:rsidP="00BB7A2D" w:rsidR="00061FA4" w:rsidRPr="00B948CA">
      <w:pPr>
        <w:rPr>
          <w:lang w:val="hr-HR"/>
        </w:rPr>
      </w:pPr>
    </w:p>
    <w:p w:rsidRDefault="009B5376" w:rsidP="000C26B7" w:rsidR="000C26B7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0C26B7">
        <w:rPr>
          <w:lang w:val="hr-HR"/>
        </w:rPr>
        <w:t xml:space="preserve">Za točnost </w:t>
      </w:r>
      <w:proofErr w:type="spellStart"/>
      <w:r w:rsidR="000C26B7">
        <w:rPr>
          <w:lang w:val="hr-HR"/>
        </w:rPr>
        <w:t>otpravka</w:t>
      </w:r>
      <w:proofErr w:type="spellEnd"/>
      <w:r w:rsidR="000C26B7">
        <w:rPr>
          <w:lang w:val="hr-HR"/>
        </w:rPr>
        <w:t xml:space="preserve"> ovlašteni službenik:</w:t>
      </w:r>
    </w:p>
    <w:p w:rsidRDefault="000C26B7" w:rsidP="000C26B7" w:rsidR="009B5376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Ivana Golub</w:t>
      </w:r>
      <w:r w:rsidR="009B5376">
        <w:rPr>
          <w:lang w:val="hr-HR"/>
        </w:rPr>
        <w:t xml:space="preserve"> </w:t>
      </w:r>
    </w:p>
    <w:sectPr w:rsidSect="002F631D" w:rsidR="009B5376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DD1" w:rsidR="00996DD1">
      <w:r>
        <w:separator/>
      </w:r>
    </w:p>
  </w:endnote>
  <w:endnote w:id="0" w:type="continuationSeparator">
    <w:p w:rsidRDefault="00996DD1" w:rsidR="00996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DD1" w:rsidR="00996DD1">
      <w:r>
        <w:separator/>
      </w:r>
    </w:p>
  </w:footnote>
  <w:footnote w:id="0" w:type="continuationSeparator">
    <w:p w:rsidRDefault="00996DD1" w:rsidR="00996D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0C26B7">
      <w:rPr>
        <w:rStyle w:val="Brojstranice"/>
      </w:rPr>
      <w:t>-139</w:t>
    </w:r>
    <w:r w:rsidR="00BB5EF2">
      <w:rPr>
        <w:rStyle w:val="Brojstranice"/>
      </w:rPr>
      <w:t>/17</w:t>
    </w:r>
    <w:r>
      <w:rPr>
        <w:rStyle w:val="Brojstranice"/>
      </w:rPr>
      <w:t>-</w:t>
    </w:r>
    <w:r w:rsidR="000C26B7">
      <w:rPr>
        <w:rStyle w:val="Brojstranice"/>
      </w:rPr>
      <w:t>19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1FA4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61FA4"/>
    <w:rsid w:val="00071F08"/>
    <w:rsid w:val="00073FC3"/>
    <w:rsid w:val="000B2B17"/>
    <w:rsid w:val="000C26B7"/>
    <w:rsid w:val="00115C0A"/>
    <w:rsid w:val="001F1EBB"/>
    <w:rsid w:val="0025598E"/>
    <w:rsid w:val="002B410F"/>
    <w:rsid w:val="002D1C7A"/>
    <w:rsid w:val="002E485F"/>
    <w:rsid w:val="002F631D"/>
    <w:rsid w:val="00337D0A"/>
    <w:rsid w:val="00344DF1"/>
    <w:rsid w:val="003910AC"/>
    <w:rsid w:val="003B7D3D"/>
    <w:rsid w:val="00400A8D"/>
    <w:rsid w:val="004177EC"/>
    <w:rsid w:val="00426965"/>
    <w:rsid w:val="004553CE"/>
    <w:rsid w:val="004D174C"/>
    <w:rsid w:val="004D25F1"/>
    <w:rsid w:val="004E12F4"/>
    <w:rsid w:val="0053684F"/>
    <w:rsid w:val="00570FDE"/>
    <w:rsid w:val="005979D3"/>
    <w:rsid w:val="005E6D18"/>
    <w:rsid w:val="005F0A52"/>
    <w:rsid w:val="005F0F87"/>
    <w:rsid w:val="00610AB5"/>
    <w:rsid w:val="006754D7"/>
    <w:rsid w:val="00691035"/>
    <w:rsid w:val="00696B18"/>
    <w:rsid w:val="006A1805"/>
    <w:rsid w:val="006F169F"/>
    <w:rsid w:val="006F4F17"/>
    <w:rsid w:val="0071288F"/>
    <w:rsid w:val="0074061C"/>
    <w:rsid w:val="00764A08"/>
    <w:rsid w:val="007B3B9C"/>
    <w:rsid w:val="007E1DFC"/>
    <w:rsid w:val="00803751"/>
    <w:rsid w:val="00822154"/>
    <w:rsid w:val="008456A1"/>
    <w:rsid w:val="008A507D"/>
    <w:rsid w:val="008C0D81"/>
    <w:rsid w:val="008E07A0"/>
    <w:rsid w:val="00924DC5"/>
    <w:rsid w:val="00996DD1"/>
    <w:rsid w:val="00997F21"/>
    <w:rsid w:val="009B1113"/>
    <w:rsid w:val="009B22EC"/>
    <w:rsid w:val="009B5376"/>
    <w:rsid w:val="00A638E9"/>
    <w:rsid w:val="00A7168D"/>
    <w:rsid w:val="00A775BE"/>
    <w:rsid w:val="00A83B98"/>
    <w:rsid w:val="00A8617D"/>
    <w:rsid w:val="00B35395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D732D"/>
    <w:rsid w:val="00CF3D91"/>
    <w:rsid w:val="00DE5786"/>
    <w:rsid w:val="00DF1A6F"/>
    <w:rsid w:val="00E03626"/>
    <w:rsid w:val="00E10AED"/>
    <w:rsid w:val="00E47DC4"/>
    <w:rsid w:val="00E64624"/>
    <w:rsid w:val="00F06898"/>
    <w:rsid w:val="00F9402B"/>
    <w:rsid w:val="00FF0F4C"/>
    <w:rsid w:val="00FF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E57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7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7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7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7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E57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7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7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7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7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svibnja 2018.</izvorni_sadrzaj>
    <derivirana_varijabla naziv="DomainObject.Predmet.DatumRjesavanja_1">8.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Sp-81/2017</izvorni_sadrzaj>
    <derivirana_varijabla naziv="DomainObject.Predmet.OznakaBroj_1">Sp-81/2017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 Peter Lengel</izvorni_sadrzaj>
    <derivirana_varijabla naziv="DomainObject.Predmet.StrankaFormated_1">  Robert Peter Lengel</derivirana_varijabla>
  </DomainObject.Predmet.StrankaFormated>
  <DomainObject.Predmet.StrankaFormatedOIB>
    <izvorni_sadrzaj>  Robert Peter Lengel, OIB 61003927154</izvorni_sadrzaj>
    <derivirana_varijabla naziv="DomainObject.Predmet.StrankaFormatedOIB_1">  Robert Peter Lengel, OIB 61003927154</derivirana_varijabla>
  </DomainObject.Predmet.StrankaFormatedOIB>
  <DomainObject.Predmet.StrankaFormatedWithAdress>
    <izvorni_sadrzaj> Robert Peter Lengel, Dubrava 216, 10000 Zagreb</izvorni_sadrzaj>
    <derivirana_varijabla naziv="DomainObject.Predmet.StrankaFormatedWithAdress_1"> Robert Peter Lengel, Dubrava 216, 10000 Zagreb</derivirana_varijabla>
  </DomainObject.Predmet.StrankaFormatedWithAdress>
  <DomainObject.Predmet.StrankaFormatedWithAdressOIB>
    <izvorni_sadrzaj> Robert Peter Lengel, OIB 61003927154, Dubrava 216, 10000 Zagreb</izvorni_sadrzaj>
    <derivirana_varijabla naziv="DomainObject.Predmet.StrankaFormatedWithAdressOIB_1"> Robert Peter Lengel, OIB 61003927154, Dubrava 216, 10000 Zagreb</derivirana_varijabla>
  </DomainObject.Predmet.StrankaFormatedWithAdressOIB>
  <DomainObject.Predmet.StrankaWithAdress>
    <izvorni_sadrzaj>Robert Peter Lengel Dubrava 216,10000 Zagreb</izvorni_sadrzaj>
    <derivirana_varijabla naziv="DomainObject.Predmet.StrankaWithAdress_1">Robert Peter Lengel Dubrava 216,10000 Zagreb</derivirana_varijabla>
  </DomainObject.Predmet.StrankaWithAdress>
  <DomainObject.Predmet.StrankaWithAdressOIB>
    <izvorni_sadrzaj>Robert Peter Lengel, OIB 61003927154, Dubrava 216,10000 Zagreb</izvorni_sadrzaj>
    <derivirana_varijabla naziv="DomainObject.Predmet.StrankaWithAdressOIB_1">Robert Peter Lengel, OIB 61003927154, Dubrava 216,10000 Zagreb</derivirana_varijabla>
  </DomainObject.Predmet.StrankaWithAdressOIB>
  <DomainObject.Predmet.StrankaNazivFormated>
    <izvorni_sadrzaj>Robert Peter Lengel</izvorni_sadrzaj>
    <derivirana_varijabla naziv="DomainObject.Predmet.StrankaNazivFormated_1">Robert Peter Lengel</derivirana_varijabla>
  </DomainObject.Predmet.StrankaNazivFormated>
  <DomainObject.Predmet.StrankaNazivFormatedOIB>
    <izvorni_sadrzaj>Robert Peter Lengel, OIB 61003927154</izvorni_sadrzaj>
    <derivirana_varijabla naziv="DomainObject.Predmet.StrankaNazivFormatedOIB_1">Robert Peter Lengel, OIB 61003927154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Robert Peter Lengel</item>
    </izvorni_sadrzaj>
    <derivirana_varijabla naziv="DomainObject.Predmet.StrankaListFormated_1">
      <item>Robert Peter Lengel</item>
    </derivirana_varijabla>
  </DomainObject.Predmet.StrankaListFormated>
  <DomainObject.Predmet.StrankaListFormatedOIB>
    <izvorni_sadrzaj>
      <item>Robert Peter Lengel, OIB 61003927154</item>
    </izvorni_sadrzaj>
    <derivirana_varijabla naziv="DomainObject.Predmet.StrankaListFormatedOIB_1">
      <item>Robert Peter Lengel, OIB 61003927154</item>
    </derivirana_varijabla>
  </DomainObject.Predmet.StrankaListFormatedOIB>
  <DomainObject.Predmet.StrankaListFormatedWithAdress>
    <izvorni_sadrzaj>
      <item>Robert Peter Lengel, Dubrava 216, 10000 Zagreb</item>
    </izvorni_sadrzaj>
    <derivirana_varijabla naziv="DomainObject.Predmet.StrankaListFormatedWithAdress_1">
      <item>Robert Peter Lengel, Dubrava 216, 10000 Zagreb</item>
    </derivirana_varijabla>
  </DomainObject.Predmet.StrankaListFormatedWithAdress>
  <DomainObject.Predmet.StrankaListFormatedWithAdressOIB>
    <izvorni_sadrzaj>
      <item>Robert Peter Lengel, OIB 61003927154, Dubrava 216, 10000 Zagreb</item>
    </izvorni_sadrzaj>
    <derivirana_varijabla naziv="DomainObject.Predmet.StrankaListFormatedWithAdressOIB_1">
      <item>Robert Peter Lengel, OIB 61003927154, Dubrava 216, 10000 Zagreb</item>
    </derivirana_varijabla>
  </DomainObject.Predmet.StrankaListFormatedWithAdressOIB>
  <DomainObject.Predmet.StrankaListNazivFormated>
    <izvorni_sadrzaj>
      <item>Robert Peter Lengel</item>
    </izvorni_sadrzaj>
    <derivirana_varijabla naziv="DomainObject.Predmet.StrankaListNazivFormated_1">
      <item>Robert Peter Lengel</item>
    </derivirana_varijabla>
  </DomainObject.Predmet.StrankaListNazivFormated>
  <DomainObject.Predmet.StrankaListNazivFormatedOIB>
    <izvorni_sadrzaj>
      <item>Robert Peter Lengel, OIB 61003927154</item>
    </izvorni_sadrzaj>
    <derivirana_varijabla naziv="DomainObject.Predmet.StrankaListNazivFormatedOIB_1">
      <item>Robert Peter Lengel, OIB 61003927154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Državna geodetska uprava</item>
      <item>Hrvatski zavod za mirovinsko osiguranje</item>
      <item>Gradski ured za katastar i geodetske poslove</item>
      <item>Ministarstvo unutarnjih poslova, Odjel za registracije vozila</item>
      <item>Min. financija, Porezna uprava, Ispostava za poreze građana</item>
      <item>Središnje klirinško depozitarno društvo d.d.</item>
      <item>ZK odjel ovog suda</item>
      <item>VIPnet, društvo s ograničenom odgovornošću za usluge javnih telekomunikacija</item>
      <item>INKASATOR d.o.o. za obavljanje poslova naplate troškova stanovanja i drugih knjigovodstvenih usluga</item>
      <item>OTP banka Hrvatska dioničko društvo</item>
      <item>Hrvatska radiotelevizija</item>
      <item>STAMBENO GOSPODARSTVO društvo s ograničenom odgovornošću za poslovanje nekretninama</item>
      <item>EOS MATRIX d.o.o. za poslovne usluge</item>
      <item>B2  KAPITAL d.o.o. za poslovne usluge</item>
      <item>MULL-TRANS d.o.o. za prijevoz, špediciju, trgovinu i zastupanje</item>
      <item>OPĆINA NETRETIĆ</item>
      <item>ERSTE&amp;STEIERMÄRKISCHE BANKA dioničko društvo</item>
      <item>HEP ELEKTRA d.o.o. za opskrbu električnom energijom</item>
      <item>REPUBLIKA HRVATSKA MINISTARSTVO FINANCIJA</item>
      <item>Financijska agencija</item>
      <item>HRVATSKA RADIOTELEVIZIJA Zagreb</item>
      <item>odvj.društvo Hanžeković &amp; partneri</item>
      <item>odv. društvo Buterin i Posavec</item>
      <item>odvj.Sonja Šoštar</item>
      <item>Bože Guvo</item>
    </izvorni_sadrzaj>
    <derivirana_varijabla naziv="DomainObject.Predmet.OstaliListFormated_1">
      <item>Financijska agencija</item>
      <item>Državna geodetska uprava</item>
      <item>Hrvatski zavod za mirovinsko osiguranje</item>
      <item>Gradski ured za katastar i geodetske poslove</item>
      <item>Ministarstvo unutarnjih poslova, Odjel za registracije vozila</item>
      <item>Min. financija, Porezna uprava, Ispostava za poreze građana</item>
      <item>Središnje klirinško depozitarno društvo d.d.</item>
      <item>ZK odjel ovog suda</item>
      <item>VIPnet, društvo s ograničenom odgovornošću za usluge javnih telekomunikacija</item>
      <item>INKASATOR d.o.o. za obavljanje poslova naplate troškova stanovanja i drugih knjigovodstvenih usluga</item>
      <item>OTP banka Hrvatska dioničko društvo</item>
      <item>Hrvatska radiotelevizija</item>
      <item>STAMBENO GOSPODARSTVO društvo s ograničenom odgovornošću za poslovanje nekretninama</item>
      <item>EOS MATRIX d.o.o. za poslovne usluge</item>
      <item>B2  KAPITAL d.o.o. za poslovne usluge</item>
      <item>MULL-TRANS d.o.o. za prijevoz, špediciju, trgovinu i zastupanje</item>
      <item>OPĆINA NETRETIĆ</item>
      <item>ERSTE&amp;STEIERMÄRKISCHE BANKA dioničko društvo</item>
      <item>HEP ELEKTRA d.o.o. za opskrbu električnom energijom</item>
      <item>REPUBLIKA HRVATSKA MINISTARSTVO FINANCIJA</item>
      <item>Financijska agencija</item>
      <item>HRVATSKA RADIOTELEVIZIJA Zagreb</item>
      <item>odvj.društvo Hanžeković &amp; partneri</item>
      <item>odv. društvo Buterin i Posavec</item>
      <item>odvj.Sonja Šoštar</item>
      <item>Bože Guvo</item>
    </derivirana_varijabla>
  </DomainObject.Predmet.OstaliListFormated>
  <DomainObject.Predmet.OstaliListFormatedOIB>
    <izvorni_sadrzaj>
      <item>Financijska agencija</item>
      <item>Državna geodetska uprava</item>
      <item>Hrvatski zavod za mirovinsko osiguranje</item>
      <item>Gradski ured za katastar i geodetske poslove</item>
      <item>Ministarstvo unutarnjih poslova, Odjel za registracije vozila</item>
      <item>Min. financija, Porezna uprava, Ispostava za poreze građana</item>
      <item>Središnje klirinško depozitarno društvo d.d.</item>
      <item>ZK odjel ovog suda</item>
      <item>VIPnet, društvo s ograničenom odgovornošću za usluge javnih telekomunikacija, OIB 29524210204</item>
      <item>INKASATOR d.o.o. za obavljanje poslova naplate troškova stanovanja i drugih knjigovodstvenih usluga, OIB 51671452481</item>
      <item>OTP banka Hrvatska dioničko društvo, OIB 52508873833</item>
      <item>Hrvatska radiotelevizija, OIB 68419124305</item>
      <item>STAMBENO GOSPODARSTVO društvo s ograničenom odgovornošću za poslovanje nekretninama, OIB 60461185844</item>
      <item>EOS MATRIX d.o.o. za poslovne usluge, OIB 76674680107</item>
      <item>B2  KAPITAL d.o.o. za poslovne usluge, OIB 57509775367</item>
      <item>MULL-TRANS d.o.o. za prijevoz, špediciju, trgovinu i zastupanje, OIB 81751042446</item>
      <item>OPĆINA NETRETIĆ, OIB 80214224162</item>
      <item>ERSTE&amp;STEIERMÄRKISCHE BANKA dioničko društvo, OIB 23057039320</item>
      <item>HEP ELEKTRA d.o.o. za opskrbu električnom energijom, OIB 43965974818</item>
      <item>REPUBLIKA HRVATSKA MINISTARSTVO FINANCIJA, OIB 18683136487</item>
      <item>Financijska agencija, OIB 85821130368</item>
      <item>HRVATSKA RADIOTELEVIZIJA Zagreb</item>
      <item>odvj.društvo Hanžeković &amp; partneri</item>
      <item>odv. društvo Buterin i Posavec</item>
      <item>odvj.Sonja Šoštar</item>
      <item>Bože Guvo, OIB 55368811100</item>
    </izvorni_sadrzaj>
    <derivirana_varijabla naziv="DomainObject.Predmet.OstaliListFormatedOIB_1">
      <item>Financijska agencija</item>
      <item>Državna geodetska uprava</item>
      <item>Hrvatski zavod za mirovinsko osiguranje</item>
      <item>Gradski ured za katastar i geodetske poslove</item>
      <item>Ministarstvo unutarnjih poslova, Odjel za registracije vozila</item>
      <item>Min. financija, Porezna uprava, Ispostava za poreze građana</item>
      <item>Središnje klirinško depozitarno društvo d.d.</item>
      <item>ZK odjel ovog suda</item>
      <item>VIPnet, društvo s ograničenom odgovornošću za usluge javnih telekomunikacija, OIB 29524210204</item>
      <item>INKASATOR d.o.o. za obavljanje poslova naplate troškova stanovanja i drugih knjigovodstvenih usluga, OIB 51671452481</item>
      <item>OTP banka Hrvatska dioničko društvo, OIB 52508873833</item>
      <item>Hrvatska radiotelevizija, OIB 68419124305</item>
      <item>STAMBENO GOSPODARSTVO društvo s ograničenom odgovornošću za poslovanje nekretninama, OIB 60461185844</item>
      <item>EOS MATRIX d.o.o. za poslovne usluge, OIB 76674680107</item>
      <item>B2  KAPITAL d.o.o. za poslovne usluge, OIB 57509775367</item>
      <item>MULL-TRANS d.o.o. za prijevoz, špediciju, trgovinu i zastupanje, OIB 81751042446</item>
      <item>OPĆINA NETRETIĆ, OIB 80214224162</item>
      <item>ERSTE&amp;STEIERMÄRKISCHE BANKA dioničko društvo, OIB 23057039320</item>
      <item>HEP ELEKTRA d.o.o. za opskrbu električnom energijom, OIB 43965974818</item>
      <item>REPUBLIKA HRVATSKA MINISTARSTVO FINANCIJA, OIB 18683136487</item>
      <item>Financijska agencija, OIB 85821130368</item>
      <item>HRVATSKA RADIOTELEVIZIJA Zagreb</item>
      <item>odvj.društvo Hanžeković &amp; partneri</item>
      <item>odv. društvo Buterin i Posavec</item>
      <item>odvj.Sonja Šoštar</item>
      <item>Bože Guvo, OIB 55368811100</item>
    </derivirana_varijabla>
  </DomainObject.Predmet.OstaliListFormatedOIB>
  <DomainObject.Predmet.OstaliListFormatedWithAdress>
    <izvorni_sadrzaj>
      <item>Financijska agencija, Vrtni put 1, 10000 Zagreb</item>
      <item>Državna geodetska uprava, Gruška 20, 10000 Zagreb</item>
      <item>Hrvatski zavod za mirovinsko osiguranje, Tvrtkova 1, 10000 Zagreb</item>
      <item>Gradski ured za katastar i geodetske poslove, Vukovarska 58A, 10000 Zagreb</item>
      <item>Ministarstvo unutarnjih poslova, Odjel za registracije vozila</item>
      <item>Min. financija, Porezna uprava, Ispostava za poreze građana, Av. Dubrovnik 32, 10020 Zagreb</item>
      <item>Središnje klirinško depozitarno društvo d.d., Heinzelova 62a, 10000 Zagreb</item>
      <item>ZK odjel ovog suda</item>
      <item>VIPnet, društvo s ograničenom odgovornošću za usluge javnih telekomunikacija, Vrtni put 1, 10000 Zagreb</item>
      <item>INKASATOR d.o.o. za obavljanje poslova naplate troškova stanovanja i drugih knjigovodstvenih usluga, Trg hrvatskih branitelja 4, 47000 Karlovac</item>
      <item>OTP banka Hrvatska dioničko društvo, Ulica Domovinskog rata 3, 23000 Zadar</item>
      <item>Hrvatska radiotelevizija, Prisavlje 3, 10000 Zagreb</item>
      <item>STAMBENO GOSPODARSTVO društvo s ograničenom odgovornošću za poslovanje nekretninama, Park Dr. Franje Tuđmana 2, 47250 Duga Resa</item>
      <item>EOS MATRIX d.o.o. za poslovne usluge, Horvatova 82, 10000 Zagreb</item>
      <item>B2  KAPITAL d.o.o. za poslovne usluge, Radnička cesta 41, 10000 Zagreb</item>
      <item>MULL-TRANS d.o.o. za prijevoz, špediciju, trgovinu i zastupanje, Mokrice 180/C, 49243 Oroslavje</item>
      <item>OPĆINA NETRETIĆ, Netretić 3A, 47271 Netretić</item>
      <item>ERSTE&amp;STEIERMÄRKISCHE BANKA dioničko društvo, Jadranski Trg 3/a, 51000 Rijeka</item>
      <item>HEP ELEKTRA d.o.o. za opskrbu električnom energijom, Ulica grada Vukovara 37, 10000 Zagreb</item>
      <item>REPUBLIKA HRVATSKA MINISTARSTVO FINANCIJA, Katančićeva 5, 10000 Zagreb</item>
      <item>Financijska agencija, Ulica grada Vukovara 70, 10000 Zagreb</item>
      <item>HRVATSKA RADIOTELEVIZIJA Zagreb, Prisavlje 3, 10000 Zagreb</item>
      <item>odvj.društvo Hanžeković &amp; partneri, Radnica cesta 22, 10000 Zagreb</item>
      <item>odv. društvo Buterin i Posavec, Draškovićeva 82, 10000 Zagreb</item>
      <item>odvj.Sonja Šoštar, Mirka Kleščića 7, 10430 Samobor</item>
      <item>Bože Guvo, Smiljanićeva 2, 21000 Split</item>
    </izvorni_sadrzaj>
    <derivirana_varijabla naziv="DomainObject.Predmet.OstaliListFormatedWithAdress_1">
      <item>Financijska agencija, Vrtni put 1, 10000 Zagreb</item>
      <item>Državna geodetska uprava, Gruška 20, 10000 Zagreb</item>
      <item>Hrvatski zavod za mirovinsko osiguranje, Tvrtkova 1, 10000 Zagreb</item>
      <item>Gradski ured za katastar i geodetske poslove, Vukovarska 58A, 10000 Zagreb</item>
      <item>Ministarstvo unutarnjih poslova, Odjel za registracije vozila</item>
      <item>Min. financija, Porezna uprava, Ispostava za poreze građana, Av. Dubrovnik 32, 10020 Zagreb</item>
      <item>Središnje klirinško depozitarno društvo d.d., Heinzelova 62a, 10000 Zagreb</item>
      <item>ZK odjel ovog suda</item>
      <item>VIPnet, društvo s ograničenom odgovornošću za usluge javnih telekomunikacija, Vrtni put 1, 10000 Zagreb</item>
      <item>INKASATOR d.o.o. za obavljanje poslova naplate troškova stanovanja i drugih knjigovodstvenih usluga, Trg hrvatskih branitelja 4, 47000 Karlovac</item>
      <item>OTP banka Hrvatska dioničko društvo, Ulica Domovinskog rata 3, 23000 Zadar</item>
      <item>Hrvatska radiotelevizija, Prisavlje 3, 10000 Zagreb</item>
      <item>STAMBENO GOSPODARSTVO društvo s ograničenom odgovornošću za poslovanje nekretninama, Park Dr. Franje Tuđmana 2, 47250 Duga Resa</item>
      <item>EOS MATRIX d.o.o. za poslovne usluge, Horvatova 82, 10000 Zagreb</item>
      <item>B2  KAPITAL d.o.o. za poslovne usluge, Radnička cesta 41, 10000 Zagreb</item>
      <item>MULL-TRANS d.o.o. za prijevoz, špediciju, trgovinu i zastupanje, Mokrice 180/C, 49243 Oroslavje</item>
      <item>OPĆINA NETRETIĆ, Netretić 3A, 47271 Netretić</item>
      <item>ERSTE&amp;STEIERMÄRKISCHE BANKA dioničko društvo, Jadranski Trg 3/a, 51000 Rijeka</item>
      <item>HEP ELEKTRA d.o.o. za opskrbu električnom energijom, Ulica grada Vukovara 37, 10000 Zagreb</item>
      <item>REPUBLIKA HRVATSKA MINISTARSTVO FINANCIJA, Katančićeva 5, 10000 Zagreb</item>
      <item>Financijska agencija, Ulica grada Vukovara 70, 10000 Zagreb</item>
      <item>HRVATSKA RADIOTELEVIZIJA Zagreb, Prisavlje 3, 10000 Zagreb</item>
      <item>odvj.društvo Hanžeković &amp; partneri, Radnica cesta 22, 10000 Zagreb</item>
      <item>odv. društvo Buterin i Posavec, Draškovićeva 82, 10000 Zagreb</item>
      <item>odvj.Sonja Šoštar, Mirka Kleščića 7, 10430 Samobor</item>
      <item>Bože Guvo, Smiljanićeva 2, 21000 Split</item>
    </derivirana_varijabla>
  </DomainObject.Predmet.OstaliListFormatedWithAdress>
  <DomainObject.Predmet.OstaliListFormatedWithAdressOIB>
    <izvorni_sadrzaj>
      <item>Financijska agencija, Vrtni put 1, 10000 Zagreb</item>
      <item>Državna geodetska uprava, Gruška 20, 10000 Zagreb</item>
      <item>Hrvatski zavod za mirovinsko osiguranje, Tvrtkova 1, 10000 Zagreb</item>
      <item>Gradski ured za katastar i geodetske poslove, Vukovarska 58A, 10000 Zagreb</item>
      <item>Ministarstvo unutarnjih poslova, Odjel za registracije vozila</item>
      <item>Min. financija, Porezna uprava, Ispostava za poreze građana, Av. Dubrovnik 32, 10020 Zagreb</item>
      <item>Središnje klirinško depozitarno društvo d.d., Heinzelova 62a, 10000 Zagreb</item>
      <item>ZK odjel ovog suda</item>
      <item>VIPnet, društvo s ograničenom odgovornošću za usluge javnih telekomunikacija, OIB 29524210204, Vrtni put 1, 10000 Zagreb</item>
      <item>INKASATOR d.o.o. za obavljanje poslova naplate troškova stanovanja i drugih knjigovodstvenih usluga, OIB 51671452481, Trg hrvatskih branitelja 4, 47000 Karlovac</item>
      <item>OTP banka Hrvatska dioničko društvo, OIB 52508873833, Ulica Domovinskog rata 3, 23000 Zadar</item>
      <item>Hrvatska radiotelevizija, OIB 68419124305, Prisavlje 3, 10000 Zagreb</item>
      <item>STAMBENO GOSPODARSTVO društvo s ograničenom odgovornošću za poslovanje nekretninama, OIB 60461185844, Park Dr. Franje Tuđmana 2, 47250 Duga Resa</item>
      <item>EOS MATRIX d.o.o. za poslovne usluge, OIB 76674680107, Horvatova 82, 10000 Zagreb</item>
      <item>B2  KAPITAL d.o.o. za poslovne usluge, OIB 57509775367, Radnička cesta 41, 10000 Zagreb</item>
      <item>MULL-TRANS d.o.o. za prijevoz, špediciju, trgovinu i zastupanje, OIB 81751042446, Mokrice 180/C, 49243 Oroslavje</item>
      <item>OPĆINA NETRETIĆ, OIB 80214224162, Netretić 3A, 47271 Netretić</item>
      <item>ERSTE&amp;STEIERMÄRKISCHE BANKA dioničko društvo, OIB 23057039320, Jadranski Trg 3/a, 51000 Rijeka</item>
      <item>HEP ELEKTRA d.o.o. za opskrbu električnom energijom, OIB 43965974818, Ulica grada Vukovara 37, 10000 Zagreb</item>
      <item>REPUBLIKA HRVATSKA MINISTARSTVO FINANCIJA, OIB 18683136487, Katančićeva 5, 10000 Zagreb</item>
      <item>Financijska agencija, OIB 85821130368, Ulica grada Vukovara 70, 10000 Zagreb</item>
      <item>HRVATSKA RADIOTELEVIZIJA Zagreb, Prisavlje 3, 10000 Zagreb</item>
      <item>odvj.društvo Hanžeković &amp; partneri, Radnica cesta 22, 10000 Zagreb</item>
      <item>odv. društvo Buterin i Posavec, Draškovićeva 82, 10000 Zagreb</item>
      <item>odvj.Sonja Šoštar, Mirka Kleščića 7, 10430 Samobor</item>
      <item>Bože Guvo, OIB 55368811100, Smiljanićeva 2, 21000 Split</item>
    </izvorni_sadrzaj>
    <derivirana_varijabla naziv="DomainObject.Predmet.OstaliListFormatedWithAdressOIB_1">
      <item>Financijska agencija, Vrtni put 1, 10000 Zagreb</item>
      <item>Državna geodetska uprava, Gruška 20, 10000 Zagreb</item>
      <item>Hrvatski zavod za mirovinsko osiguranje, Tvrtkova 1, 10000 Zagreb</item>
      <item>Gradski ured za katastar i geodetske poslove, Vukovarska 58A, 10000 Zagreb</item>
      <item>Ministarstvo unutarnjih poslova, Odjel za registracije vozila</item>
      <item>Min. financija, Porezna uprava, Ispostava za poreze građana, Av. Dubrovnik 32, 10020 Zagreb</item>
      <item>Središnje klirinško depozitarno društvo d.d., Heinzelova 62a, 10000 Zagreb</item>
      <item>ZK odjel ovog suda</item>
      <item>VIPnet, društvo s ograničenom odgovornošću za usluge javnih telekomunikacija, OIB 29524210204, Vrtni put 1, 10000 Zagreb</item>
      <item>INKASATOR d.o.o. za obavljanje poslova naplate troškova stanovanja i drugih knjigovodstvenih usluga, OIB 51671452481, Trg hrvatskih branitelja 4, 47000 Karlovac</item>
      <item>OTP banka Hrvatska dioničko društvo, OIB 52508873833, Ulica Domovinskog rata 3, 23000 Zadar</item>
      <item>Hrvatska radiotelevizija, OIB 68419124305, Prisavlje 3, 10000 Zagreb</item>
      <item>STAMBENO GOSPODARSTVO društvo s ograničenom odgovornošću za poslovanje nekretninama, OIB 60461185844, Park Dr. Franje Tuđmana 2, 47250 Duga Resa</item>
      <item>EOS MATRIX d.o.o. za poslovne usluge, OIB 76674680107, Horvatova 82, 10000 Zagreb</item>
      <item>B2  KAPITAL d.o.o. za poslovne usluge, OIB 57509775367, Radnička cesta 41, 10000 Zagreb</item>
      <item>MULL-TRANS d.o.o. za prijevoz, špediciju, trgovinu i zastupanje, OIB 81751042446, Mokrice 180/C, 49243 Oroslavje</item>
      <item>OPĆINA NETRETIĆ, OIB 80214224162, Netretić 3A, 47271 Netretić</item>
      <item>ERSTE&amp;STEIERMÄRKISCHE BANKA dioničko društvo, OIB 23057039320, Jadranski Trg 3/a, 51000 Rijeka</item>
      <item>HEP ELEKTRA d.o.o. za opskrbu električnom energijom, OIB 43965974818, Ulica grada Vukovara 37, 10000 Zagreb</item>
      <item>REPUBLIKA HRVATSKA MINISTARSTVO FINANCIJA, OIB 18683136487, Katančićeva 5, 10000 Zagreb</item>
      <item>Financijska agencija, OIB 85821130368, Ulica grada Vukovara 70, 10000 Zagreb</item>
      <item>HRVATSKA RADIOTELEVIZIJA Zagreb, Prisavlje 3, 10000 Zagreb</item>
      <item>odvj.društvo Hanžeković &amp; partneri, Radnica cesta 22, 10000 Zagreb</item>
      <item>odv. društvo Buterin i Posavec, Draškovićeva 82, 10000 Zagreb</item>
      <item>odvj.Sonja Šoštar, Mirka Kleščića 7, 10430 Samobor</item>
      <item>Bože Guvo, OIB 55368811100, Smiljanićeva 2, 21000 Split</item>
    </derivirana_varijabla>
  </DomainObject.Predmet.OstaliListFormatedWithAdressOIB>
  <DomainObject.Predmet.OstaliListNazivFormated>
    <izvorni_sadrzaj>
      <item>Financijska agencija</item>
      <item>Državna geodetska uprava</item>
      <item>Hrvatski zavod za mirovinsko osiguranje</item>
      <item>Gradski ured za katastar i geodetske poslove</item>
      <item>Ministarstvo unutarnjih poslova, Odjel za registracije vozila</item>
      <item>Min. financija, Porezna uprava, Ispostava za poreze građana</item>
      <item>Središnje klirinško depozitarno društvo d.d.</item>
      <item>ZK odjel ovog suda</item>
      <item>VIPnet, društvo s ograničenom odgovornošću za usluge javnih telekomunikacija</item>
      <item>INKASATOR d.o.o. za obavljanje poslova naplate troškova stanovanja i drugih knjigovodstvenih usluga</item>
      <item>OTP banka Hrvatska dioničko društvo</item>
      <item>Hrvatska radiotelevizija</item>
      <item>STAMBENO GOSPODARSTVO društvo s ograničenom odgovornošću za poslovanje nekretninama</item>
      <item>EOS MATRIX d.o.o. za poslovne usluge</item>
      <item>B2  KAPITAL d.o.o. za poslovne usluge</item>
      <item>MULL-TRANS d.o.o. za prijevoz, špediciju, trgovinu i zastupanje</item>
      <item>OPĆINA NETRETIĆ</item>
      <item>ERSTE&amp;STEIERMÄRKISCHE BANKA dioničko društvo</item>
      <item>HEP ELEKTRA d.o.o. za opskrbu električnom energijom</item>
      <item>REPUBLIKA HRVATSKA MINISTARSTVO FINANCIJA</item>
      <item>Financijska agencija</item>
      <item>HRVATSKA RADIOTELEVIZIJA Zagreb</item>
      <item>odvj.društvo Hanžeković &amp; partneri</item>
      <item>odv. društvo Buterin i Posavec</item>
      <item>odvj.Sonja Šoštar</item>
      <item>Bože Guvo</item>
    </izvorni_sadrzaj>
    <derivirana_varijabla naziv="DomainObject.Predmet.OstaliListNazivFormated_1">
      <item>Financijska agencija</item>
      <item>Državna geodetska uprava</item>
      <item>Hrvatski zavod za mirovinsko osiguranje</item>
      <item>Gradski ured za katastar i geodetske poslove</item>
      <item>Ministarstvo unutarnjih poslova, Odjel za registracije vozila</item>
      <item>Min. financija, Porezna uprava, Ispostava za poreze građana</item>
      <item>Središnje klirinško depozitarno društvo d.d.</item>
      <item>ZK odjel ovog suda</item>
      <item>VIPnet, društvo s ograničenom odgovornošću za usluge javnih telekomunikacija</item>
      <item>INKASATOR d.o.o. za obavljanje poslova naplate troškova stanovanja i drugih knjigovodstvenih usluga</item>
      <item>OTP banka Hrvatska dioničko društvo</item>
      <item>Hrvatska radiotelevizija</item>
      <item>STAMBENO GOSPODARSTVO društvo s ograničenom odgovornošću za poslovanje nekretninama</item>
      <item>EOS MATRIX d.o.o. za poslovne usluge</item>
      <item>B2  KAPITAL d.o.o. za poslovne usluge</item>
      <item>MULL-TRANS d.o.o. za prijevoz, špediciju, trgovinu i zastupanje</item>
      <item>OPĆINA NETRETIĆ</item>
      <item>ERSTE&amp;STEIERMÄRKISCHE BANKA dioničko društvo</item>
      <item>HEP ELEKTRA d.o.o. za opskrbu električnom energijom</item>
      <item>REPUBLIKA HRVATSKA MINISTARSTVO FINANCIJA</item>
      <item>Financijska agencija</item>
      <item>HRVATSKA RADIOTELEVIZIJA Zagreb</item>
      <item>odvj.društvo Hanžeković &amp; partneri</item>
      <item>odv. društvo Buterin i Posavec</item>
      <item>odvj.Sonja Šoštar</item>
      <item>Bože Guvo</item>
    </derivirana_varijabla>
  </DomainObject.Predmet.OstaliListNazivFormated>
  <DomainObject.Predmet.OstaliListNazivFormatedOIB>
    <izvorni_sadrzaj>
      <item>Financijska agencija</item>
      <item>Državna geodetska uprava</item>
      <item>Hrvatski zavod za mirovinsko osiguranje</item>
      <item>Gradski ured za katastar i geodetske poslove</item>
      <item>Ministarstvo unutarnjih poslova, Odjel za registracije vozila</item>
      <item>Min. financija, Porezna uprava, Ispostava za poreze građana</item>
      <item>Središnje klirinško depozitarno društvo d.d.</item>
      <item>ZK odjel ovog suda</item>
      <item>VIPnet, društvo s ograničenom odgovornošću za usluge javnih telekomunikacija, OIB 29524210204</item>
      <item>INKASATOR d.o.o. za obavljanje poslova naplate troškova stanovanja i drugih knjigovodstvenih usluga, OIB 51671452481</item>
      <item>OTP banka Hrvatska dioničko društvo, OIB 52508873833</item>
      <item>Hrvatska radiotelevizija, OIB 68419124305</item>
      <item>STAMBENO GOSPODARSTVO društvo s ograničenom odgovornošću za poslovanje nekretninama, OIB 60461185844</item>
      <item>EOS MATRIX d.o.o. za poslovne usluge, OIB 76674680107</item>
      <item>B2  KAPITAL d.o.o. za poslovne usluge, OIB 57509775367</item>
      <item>MULL-TRANS d.o.o. za prijevoz, špediciju, trgovinu i zastupanje, OIB 81751042446</item>
      <item>OPĆINA NETRETIĆ, OIB 80214224162</item>
      <item>ERSTE&amp;STEIERMÄRKISCHE BANKA dioničko društvo, OIB 23057039320</item>
      <item>HEP ELEKTRA d.o.o. za opskrbu električnom energijom, OIB 43965974818</item>
      <item>REPUBLIKA HRVATSKA MINISTARSTVO FINANCIJA, OIB 18683136487</item>
      <item>Financijska agencija, OIB 85821130368</item>
      <item>HRVATSKA RADIOTELEVIZIJA Zagreb</item>
      <item>odvj.društvo Hanžeković &amp; partneri</item>
      <item>odv. društvo Buterin i Posavec</item>
      <item>odvj.Sonja Šoštar</item>
      <item>Bože Guvo, OIB 55368811100</item>
    </izvorni_sadrzaj>
    <derivirana_varijabla naziv="DomainObject.Predmet.OstaliListNazivFormatedOIB_1">
      <item>Financijska agencija</item>
      <item>Državna geodetska uprava</item>
      <item>Hrvatski zavod za mirovinsko osiguranje</item>
      <item>Gradski ured za katastar i geodetske poslove</item>
      <item>Ministarstvo unutarnjih poslova, Odjel za registracije vozila</item>
      <item>Min. financija, Porezna uprava, Ispostava za poreze građana</item>
      <item>Središnje klirinško depozitarno društvo d.d.</item>
      <item>ZK odjel ovog suda</item>
      <item>VIPnet, društvo s ograničenom odgovornošću za usluge javnih telekomunikacija, OIB 29524210204</item>
      <item>INKASATOR d.o.o. za obavljanje poslova naplate troškova stanovanja i drugih knjigovodstvenih usluga, OIB 51671452481</item>
      <item>OTP banka Hrvatska dioničko društvo, OIB 52508873833</item>
      <item>Hrvatska radiotelevizija, OIB 68419124305</item>
      <item>STAMBENO GOSPODARSTVO društvo s ograničenom odgovornošću za poslovanje nekretninama, OIB 60461185844</item>
      <item>EOS MATRIX d.o.o. za poslovne usluge, OIB 76674680107</item>
      <item>B2  KAPITAL d.o.o. za poslovne usluge, OIB 57509775367</item>
      <item>MULL-TRANS d.o.o. za prijevoz, špediciju, trgovinu i zastupanje, OIB 81751042446</item>
      <item>OPĆINA NETRETIĆ, OIB 80214224162</item>
      <item>ERSTE&amp;STEIERMÄRKISCHE BANKA dioničko društvo, OIB 23057039320</item>
      <item>HEP ELEKTRA d.o.o. za opskrbu električnom energijom, OIB 43965974818</item>
      <item>REPUBLIKA HRVATSKA MINISTARSTVO FINANCIJA, OIB 18683136487</item>
      <item>Financijska agencija, OIB 85821130368</item>
      <item>HRVATSKA RADIOTELEVIZIJA Zagreb</item>
      <item>odvj.društvo Hanžeković &amp; partneri</item>
      <item>odv. društvo Buterin i Posavec</item>
      <item>odvj.Sonja Šoštar</item>
      <item>Bože Guvo, OIB 55368811100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Robert Peter Lengel</izvorni_sadrzaj>
    <derivirana_varijabla naziv="DomainObject.Predmet.StrankaIDrugi_1">Robert Peter Lengel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Robert Peter Lengel, OIB 61003927154, Dubrava 216, 10000 Zagreb</izvorni_sadrzaj>
    <derivirana_varijabla naziv="DomainObject.Predmet.StrankaIDrugiAdressOIB_1">Robert Peter Lengel, OIB 61003927154, Dubrava 216,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svibnja 2018.</izvorni_sadrzaj>
    <derivirana_varijabla naziv="DomainObject.Predmet.OdlukaRjesenje.DatumDonosenjaOdluke_1">8.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Sp-81/2017-44</izvorni_sadrzaj>
    <derivirana_varijabla naziv="DomainObject.Predmet.OdlukaRjesenje.Oznaka_1">Sp-81/2017-44</derivirana_varijabla>
  </DomainObject.Predmet.OdlukaRjesenje.Oznaka>
  <DomainObject.Predmet.SudioniciListNaziv>
    <izvorni_sadrzaj>
      <item>Robert Peter Lengel</item>
      <item>Financijska agencija</item>
      <item>Državna geodetska uprava</item>
      <item>Hrvatski zavod za mirovinsko osiguranje</item>
      <item>Gradski ured za katastar i geodetske poslove</item>
      <item>Ministarstvo unutarnjih poslova, Odjel za registracije vozila</item>
      <item>Min. financija, Porezna uprava, Ispostava za poreze građana</item>
      <item>Središnje klirinško depozitarno društvo d.d.</item>
      <item>ZK odjel ovog suda</item>
      <item>VIPnet, društvo s ograničenom odgovornošću za usluge javnih telekomunikacija</item>
      <item>INKASATOR d.o.o. za obavljanje poslova naplate troškova stanovanja i drugih knjigovodstvenih usluga</item>
      <item>OTP banka Hrvatska dioničko društvo</item>
      <item>Hrvatska radiotelevizija</item>
      <item>STAMBENO GOSPODARSTVO društvo s ograničenom odgovornošću za poslovanje nekretninama</item>
      <item>EOS MATRIX d.o.o. za poslovne usluge</item>
      <item>B2  KAPITAL d.o.o. za poslovne usluge</item>
      <item>MULL-TRANS d.o.o. za prijevoz, špediciju, trgovinu i zastupanje</item>
      <item>OPĆINA NETRETIĆ</item>
      <item>ERSTE&amp;STEIERMÄRKISCHE BANKA dioničko društvo</item>
      <item>HEP ELEKTRA d.o.o. za opskrbu električnom energijom</item>
      <item>REPUBLIKA HRVATSKA MINISTARSTVO FINANCIJA</item>
      <item>Financijska agencija</item>
      <item>HRVATSKA RADIOTELEVIZIJA Zagreb</item>
      <item>odvj.društvo Hanžeković &amp; partneri</item>
      <item>odv. društvo Buterin i Posavec</item>
      <item>odvj.Sonja Šoštar</item>
      <item>Bože Guvo</item>
    </izvorni_sadrzaj>
    <derivirana_varijabla naziv="DomainObject.Predmet.SudioniciListNaziv_1">
      <item>Robert Peter Lengel</item>
      <item>Financijska agencija</item>
      <item>Državna geodetska uprava</item>
      <item>Hrvatski zavod za mirovinsko osiguranje</item>
      <item>Gradski ured za katastar i geodetske poslove</item>
      <item>Ministarstvo unutarnjih poslova, Odjel za registracije vozila</item>
      <item>Min. financija, Porezna uprava, Ispostava za poreze građana</item>
      <item>Središnje klirinško depozitarno društvo d.d.</item>
      <item>ZK odjel ovog suda</item>
      <item>VIPnet, društvo s ograničenom odgovornošću za usluge javnih telekomunikacija</item>
      <item>INKASATOR d.o.o. za obavljanje poslova naplate troškova stanovanja i drugih knjigovodstvenih usluga</item>
      <item>OTP banka Hrvatska dioničko društvo</item>
      <item>Hrvatska radiotelevizija</item>
      <item>STAMBENO GOSPODARSTVO društvo s ograničenom odgovornošću za poslovanje nekretninama</item>
      <item>EOS MATRIX d.o.o. za poslovne usluge</item>
      <item>B2  KAPITAL d.o.o. za poslovne usluge</item>
      <item>MULL-TRANS d.o.o. za prijevoz, špediciju, trgovinu i zastupanje</item>
      <item>OPĆINA NETRETIĆ</item>
      <item>ERSTE&amp;STEIERMÄRKISCHE BANKA dioničko društvo</item>
      <item>HEP ELEKTRA d.o.o. za opskrbu električnom energijom</item>
      <item>REPUBLIKA HRVATSKA MINISTARSTVO FINANCIJA</item>
      <item>Financijska agencija</item>
      <item>HRVATSKA RADIOTELEVIZIJA Zagreb</item>
      <item>odvj.društvo Hanžeković &amp; partneri</item>
      <item>odv. društvo Buterin i Posavec</item>
      <item>odvj.Sonja Šoštar</item>
      <item>Bože Guvo</item>
    </derivirana_varijabla>
  </DomainObject.Predmet.SudioniciListNaziv>
  <DomainObject.Predmet.SudioniciListAdressOIB>
    <izvorni_sadrzaj>
      <item>Robert Peter Lengel, OIB 61003927154, Dubrava 216,10000 Zagreb</item>
      <item>Financijska agencija, Vrtni put 1,10000 Zagreb</item>
      <item>Državna geodetska uprava, Gruška 20,10000 Zagreb</item>
      <item>Hrvatski zavod za mirovinsko osiguranje, Tvrtkova 1,10000 Zagreb</item>
      <item>Gradski ured za katastar i geodetske poslove, Vukovarska 58A,10000 Zagreb</item>
      <item>Ministarstvo unutarnjih poslova, Odjel za registracije vozila</item>
      <item>Min. financija, Porezna uprava, Ispostava za poreze građana, Av. Dubrovnik 32,10020 Zagreb</item>
      <item>Središnje klirinško depozitarno društvo d.d., Heinzelova 62a,10000 Zagreb</item>
      <item>ZK odjel ovog suda</item>
      <item>VIPnet, društvo s ograničenom odgovornošću za usluge javnih telekomunikacija, OIB 29524210204, Vrtni put 1,10000 Zagreb</item>
      <item>INKASATOR d.o.o. za obavljanje poslova naplate troškova stanovanja i drugih knjigovodstvenih usluga, OIB 51671452481, Trg hrvatskih branitelja 4,47000 Karlovac</item>
      <item>OTP banka Hrvatska dioničko društvo, OIB 52508873833, Ulica Domovinskog rata 3,23000 Zadar</item>
      <item>Hrvatska radiotelevizija, OIB 68419124305, Prisavlje 3,10000 Zagreb</item>
      <item>STAMBENO GOSPODARSTVO društvo s ograničenom odgovornošću za poslovanje nekretninama, OIB 60461185844, Park Dr. Franje Tuđmana 2,47250 Duga Resa</item>
      <item>EOS MATRIX d.o.o. za poslovne usluge, OIB 76674680107, Horvatova 82,10000 Zagreb</item>
      <item>B2  KAPITAL d.o.o. za poslovne usluge, OIB 57509775367, Radnička cesta 41,10000 Zagreb</item>
      <item>MULL-TRANS d.o.o. za prijevoz, špediciju, trgovinu i zastupanje, OIB 81751042446, Mokrice 180/C,49243 Oroslavje</item>
      <item>OPĆINA NETRETIĆ, OIB 80214224162, Netretić 3A,47271 Netretić</item>
      <item>ERSTE&amp;STEIERMÄRKISCHE BANKA dioničko društvo, OIB 23057039320, Jadranski Trg 3/a,51000 Rijeka</item>
      <item>HEP ELEKTRA d.o.o. za opskrbu električnom energijom, OIB 43965974818, Ulica grada Vukovara 37,10000 Zagreb</item>
      <item>REPUBLIKA HRVATSKA MINISTARSTVO FINANCIJA, OIB 18683136487, Katančićeva 5,10000 Zagreb</item>
      <item>Financijska agencija, OIB 85821130368, Ulica grada Vukovara 70,10000 Zagreb</item>
      <item>HRVATSKA RADIOTELEVIZIJA Zagreb, Prisavlje 3,10000 Zagreb</item>
      <item>odvj.društvo Hanžeković &amp; partneri, Radnica cesta 22,10000 Zagreb</item>
      <item>odv. društvo Buterin i Posavec, Draškovićeva 82,10000 Zagreb</item>
      <item>odvj.Sonja Šoštar, Mirka Kleščića 7,10430 Samobor</item>
      <item>Bože Guvo, OIB 55368811100, Smiljanićeva 2,21000 Split</item>
    </izvorni_sadrzaj>
    <derivirana_varijabla naziv="DomainObject.Predmet.SudioniciListAdressOIB_1">
      <item>Robert Peter Lengel, OIB 61003927154, Dubrava 216,10000 Zagreb</item>
      <item>Financijska agencija, Vrtni put 1,10000 Zagreb</item>
      <item>Državna geodetska uprava, Gruška 20,10000 Zagreb</item>
      <item>Hrvatski zavod za mirovinsko osiguranje, Tvrtkova 1,10000 Zagreb</item>
      <item>Gradski ured za katastar i geodetske poslove, Vukovarska 58A,10000 Zagreb</item>
      <item>Ministarstvo unutarnjih poslova, Odjel za registracije vozila</item>
      <item>Min. financija, Porezna uprava, Ispostava za poreze građana, Av. Dubrovnik 32,10020 Zagreb</item>
      <item>Središnje klirinško depozitarno društvo d.d., Heinzelova 62a,10000 Zagreb</item>
      <item>ZK odjel ovog suda</item>
      <item>VIPnet, društvo s ograničenom odgovornošću za usluge javnih telekomunikacija, OIB 29524210204, Vrtni put 1,10000 Zagreb</item>
      <item>INKASATOR d.o.o. za obavljanje poslova naplate troškova stanovanja i drugih knjigovodstvenih usluga, OIB 51671452481, Trg hrvatskih branitelja 4,47000 Karlovac</item>
      <item>OTP banka Hrvatska dioničko društvo, OIB 52508873833, Ulica Domovinskog rata 3,23000 Zadar</item>
      <item>Hrvatska radiotelevizija, OIB 68419124305, Prisavlje 3,10000 Zagreb</item>
      <item>STAMBENO GOSPODARSTVO društvo s ograničenom odgovornošću za poslovanje nekretninama, OIB 60461185844, Park Dr. Franje Tuđmana 2,47250 Duga Resa</item>
      <item>EOS MATRIX d.o.o. za poslovne usluge, OIB 76674680107, Horvatova 82,10000 Zagreb</item>
      <item>B2  KAPITAL d.o.o. za poslovne usluge, OIB 57509775367, Radnička cesta 41,10000 Zagreb</item>
      <item>MULL-TRANS d.o.o. za prijevoz, špediciju, trgovinu i zastupanje, OIB 81751042446, Mokrice 180/C,49243 Oroslavje</item>
      <item>OPĆINA NETRETIĆ, OIB 80214224162, Netretić 3A,47271 Netretić</item>
      <item>ERSTE&amp;STEIERMÄRKISCHE BANKA dioničko društvo, OIB 23057039320, Jadranski Trg 3/a,51000 Rijeka</item>
      <item>HEP ELEKTRA d.o.o. za opskrbu električnom energijom, OIB 43965974818, Ulica grada Vukovara 37,10000 Zagreb</item>
      <item>REPUBLIKA HRVATSKA MINISTARSTVO FINANCIJA, OIB 18683136487, Katančićeva 5,10000 Zagreb</item>
      <item>Financijska agencija, OIB 85821130368, Ulica grada Vukovara 70,10000 Zagreb</item>
      <item>HRVATSKA RADIOTELEVIZIJA Zagreb, Prisavlje 3,10000 Zagreb</item>
      <item>odvj.društvo Hanžeković &amp; partneri, Radnica cesta 22,10000 Zagreb</item>
      <item>odv. društvo Buterin i Posavec, Draškovićeva 82,10000 Zagreb</item>
      <item>odvj.Sonja Šoštar, Mirka Kleščića 7,10430 Samobor</item>
      <item>Bože Guvo, OIB 55368811100, Smiljanićeva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61003927154</item>
      <item>, OIB null</item>
      <item>, OIB null</item>
      <item>, OIB null</item>
      <item>, OIB null</item>
      <item>, OIB null</item>
      <item>, OIB null</item>
      <item>, OIB null</item>
      <item>, OIB null</item>
      <item>, OIB 29524210204</item>
      <item>, OIB 51671452481</item>
      <item>, OIB 52508873833</item>
      <item>, OIB 68419124305</item>
      <item>, OIB 60461185844</item>
      <item>, OIB 76674680107</item>
      <item>, OIB 57509775367</item>
      <item>, OIB 81751042446</item>
      <item>, OIB 80214224162</item>
      <item>, OIB 23057039320</item>
      <item>, OIB 43965974818</item>
      <item>, OIB 18683136487</item>
      <item>, OIB 85821130368</item>
      <item>, OIB null</item>
      <item>, OIB null</item>
      <item>, OIB null</item>
      <item>, OIB null</item>
      <item>, OIB 55368811100</item>
    </izvorni_sadrzaj>
    <derivirana_varijabla naziv="DomainObject.Predmet.SudioniciListNazivOIB_1">
      <item>, OIB 61003927154</item>
      <item>, OIB null</item>
      <item>, OIB null</item>
      <item>, OIB null</item>
      <item>, OIB null</item>
      <item>, OIB null</item>
      <item>, OIB null</item>
      <item>, OIB null</item>
      <item>, OIB null</item>
      <item>, OIB 29524210204</item>
      <item>, OIB 51671452481</item>
      <item>, OIB 52508873833</item>
      <item>, OIB 68419124305</item>
      <item>, OIB 60461185844</item>
      <item>, OIB 76674680107</item>
      <item>, OIB 57509775367</item>
      <item>, OIB 81751042446</item>
      <item>, OIB 80214224162</item>
      <item>, OIB 23057039320</item>
      <item>, OIB 43965974818</item>
      <item>, OIB 18683136487</item>
      <item>, OIB 85821130368</item>
      <item>, OIB null</item>
      <item>, OIB null</item>
      <item>, OIB null</item>
      <item>, OIB null</item>
      <item>, OIB 55368811100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2018.</izvorni_sadrzaj>
    <derivirana_varijabla naziv="DomainObject.Predmet.DatumZadnjeOdrzaneSudskeRadnje_1">23. svibnja 2018.</derivirana_varijabla>
  </DomainObject.Predmet.DatumZadnjeOdrzaneSudskeRadnje>
  <DomainObject.PredzadnjaOdlukaIzPredmeta.DatumDonosenjaOdluke>
    <izvorni_sadrzaj>9. srpnja 2018.</izvorni_sadrzaj>
    <derivirana_varijabla naziv="DomainObject.PredzadnjaOdlukaIzPredmeta.DatumDonosenjaOdluke_1">9. srpnja 2018.</derivirana_varijabla>
  </DomainObject.PredzadnjaOdlukaIzPredmeta.DatumDonosenjaOdluke>
  <DomainObject.PredzadnjaOdlukaIzPredmeta.Oznaka>
    <izvorni_sadrzaj>Sp-81/2017-48</izvorni_sadrzaj>
    <derivirana_varijabla naziv="DomainObject.PredzadnjaOdlukaIzPredmeta.Oznaka_1">Sp-81/2017-48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15DB4D-889B-4807-902A-7E1FF42229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125</properties:Words>
  <properties:Characters>576</properties:Characters>
  <properties:Lines>37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2019-05-29T10:59:00Z</dcterms:created>
  <dc:creator>Ana Lovrinov</dc:creator>
  <cp:lastModifiedBy>Ivana Golub</cp:lastModifiedBy>
  <cp:lastPrinted>2018-01-09T12:47:00Z</cp:lastPrinted>
  <dcterms:modified xmlns:xsi="http://www.w3.org/2001/XMLSchema-instance" xsi:type="dcterms:W3CDTF">2019-05-29T11:00:00Z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(zaklj. 81-17.docx)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