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3e9f" w14:paraId="06a3e9f" w:rsidRDefault="00FA5FBA" w:rsidP="00FA5FBA" w:rsidR="00FA5FB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5FBA" w:rsidP="00FA5FBA" w:rsidR="00FA5FB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A5FBA" w:rsidP="00FA5FBA" w:rsidR="00FA5FB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A5FBA" w:rsidP="00FA5FBA" w:rsidR="00FA5FB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A5FBA" w:rsidP="00FA5FBA" w:rsidR="00FA5FB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A5FBA" w:rsidP="00FA5FBA" w:rsidR="00FA5FB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A5FBA" w:rsidP="00FA5FBA" w:rsidR="00FA5FBA" w:rsidRPr="005D578C">
      <w:pPr>
        <w:jc w:val="center"/>
        <w:rPr>
          <w:rFonts w:cs="Times New Roman" w:eastAsia="Times New Roman"/>
          <w:szCs w:val="24"/>
        </w:rPr>
      </w:pPr>
    </w:p>
    <w:p w:rsidRDefault="00FA5FBA" w:rsidP="00FA5FBA" w:rsidR="00FA5F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A5FBA" w:rsidP="00FA5FBA" w:rsidR="00FA5FBA" w:rsidRPr="005D578C">
      <w:pPr>
        <w:rPr>
          <w:rFonts w:cs="Times New Roman" w:eastAsia="Times New Roman"/>
          <w:szCs w:val="24"/>
        </w:rPr>
      </w:pPr>
    </w:p>
    <w:p w:rsidRDefault="00FA5FBA" w:rsidP="00FA5FBA" w:rsidR="00FA5FB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ELEKTRO MAS Rovinj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Cuvi 3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63752973554, MBS 040291564,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ožujka 2016.</w:t>
      </w:r>
    </w:p>
    <w:p w:rsidRDefault="00FA5FBA" w:rsidP="00FA5FBA" w:rsidR="00FA5FBA" w:rsidRPr="005D578C">
      <w:pPr>
        <w:rPr>
          <w:rFonts w:cs="Times New Roman" w:eastAsia="Times New Roman"/>
          <w:szCs w:val="24"/>
        </w:rPr>
      </w:pPr>
    </w:p>
    <w:p w:rsidRDefault="00FA5FBA" w:rsidP="00FA5FBA" w:rsidR="00FA5F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A5FBA" w:rsidP="00FA5FBA" w:rsidR="00FA5FBA" w:rsidRPr="005D578C">
      <w:pPr>
        <w:rPr>
          <w:rFonts w:cs="Times New Roman" w:eastAsia="Times New Roman"/>
          <w:szCs w:val="24"/>
        </w:rPr>
      </w:pPr>
    </w:p>
    <w:p w:rsidRDefault="00FA5FBA" w:rsidP="00FA5FBA" w:rsidR="00FA5FB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ELEKTRO MAS Rovinj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Cuvi 3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63752973554, MBS 040291564,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21.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FA5FBA" w:rsidP="00FA5FBA" w:rsidR="00FA5FBA" w:rsidRPr="005D578C">
      <w:pPr>
        <w:rPr>
          <w:rFonts w:cs="Times New Roman" w:eastAsia="Times New Roman"/>
          <w:szCs w:val="24"/>
        </w:rPr>
      </w:pPr>
    </w:p>
    <w:p w:rsidRDefault="00FA5FBA" w:rsidP="00FA5FBA" w:rsidR="00FA5FB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FA5FBA">
        <w:rPr>
          <w:rFonts w:cs="Times New Roman" w:eastAsia="Times New Roman"/>
          <w:szCs w:val="20"/>
        </w:rPr>
        <w:t>Damir Debeljuh iz Pul</w:t>
      </w:r>
      <w:r>
        <w:rPr>
          <w:rFonts w:cs="Times New Roman" w:eastAsia="Times New Roman"/>
          <w:szCs w:val="20"/>
        </w:rPr>
        <w:t>e, Laginjina 6, OIB 29203139768.</w:t>
      </w:r>
    </w:p>
    <w:p w:rsidRDefault="00FA5FBA" w:rsidP="00FA5FBA" w:rsidR="00FA5FBA">
      <w:pPr>
        <w:ind w:firstLine="708"/>
        <w:rPr>
          <w:rFonts w:cs="Times New Roman" w:eastAsia="Times New Roman"/>
          <w:szCs w:val="20"/>
        </w:rPr>
      </w:pPr>
    </w:p>
    <w:p w:rsidRDefault="00FA5FBA" w:rsidP="00FA5FBA" w:rsidR="00FA5F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ELEKTRO MAS Rovinj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Cuvi 3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63752973554, MBS 040291564.</w:t>
      </w:r>
    </w:p>
    <w:p w:rsidRDefault="00FA5FBA" w:rsidP="00FA5FBA" w:rsidR="00FA5FBA">
      <w:pPr>
        <w:ind w:firstLine="709"/>
        <w:rPr>
          <w:rFonts w:cs="Times New Roman" w:eastAsia="Times New Roman"/>
          <w:szCs w:val="24"/>
        </w:rPr>
      </w:pPr>
    </w:p>
    <w:p w:rsidRDefault="00FA5FBA" w:rsidP="00FA5FBA" w:rsidR="00FA5FB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ELEKTRO MAS Rovinj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Cuvi 3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63752973554, MBS 040291564.</w:t>
      </w:r>
    </w:p>
    <w:p w:rsidRDefault="00FA5FBA" w:rsidP="00FA5FBA" w:rsidR="00FA5FBA">
      <w:pPr>
        <w:ind w:firstLine="709"/>
        <w:rPr>
          <w:rFonts w:cs="Times New Roman" w:eastAsia="Times New Roman"/>
          <w:szCs w:val="24"/>
        </w:rPr>
      </w:pPr>
    </w:p>
    <w:p w:rsidRDefault="00FA5FBA" w:rsidP="00FA5FBA" w:rsidR="00FA5FBA" w:rsidRPr="005D578C">
      <w:pPr>
        <w:ind w:firstLine="709"/>
        <w:rPr>
          <w:rFonts w:cs="Times New Roman" w:eastAsia="Times New Roman"/>
          <w:szCs w:val="24"/>
        </w:rPr>
      </w:pPr>
    </w:p>
    <w:p w:rsidRDefault="00FA5FBA" w:rsidP="00FA5FBA" w:rsidR="00FA5FB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A5FBA" w:rsidP="00FA5FBA" w:rsidR="00FA5FBA">
      <w:pPr>
        <w:ind w:firstLine="708"/>
        <w:rPr>
          <w:rFonts w:cs="Times New Roman" w:eastAsia="Times New Roman"/>
          <w:szCs w:val="24"/>
        </w:rPr>
      </w:pPr>
    </w:p>
    <w:p w:rsidRDefault="00FA5FBA" w:rsidP="00FA5FBA" w:rsidR="00FA5FB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ELEKTRO MAS Rovinj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Rovinj.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St-1114/2015-3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A5FBA" w:rsidP="00FA5FBA" w:rsidR="00FA5FB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A5FBA" w:rsidP="00FA5FBA" w:rsidR="00FA5FBA" w:rsidRPr="005D578C">
      <w:pPr>
        <w:rPr>
          <w:rFonts w:cs="Times New Roman" w:eastAsia="Times New Roman"/>
          <w:szCs w:val="24"/>
        </w:rPr>
      </w:pPr>
    </w:p>
    <w:p w:rsidRDefault="00FA5FBA" w:rsidP="00FA5FBA" w:rsidR="00FA5FB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A5FBA" w:rsidP="00FA5FBA" w:rsidR="00FA5FBA">
      <w:pPr>
        <w:rPr>
          <w:rFonts w:cs="Times New Roman" w:eastAsia="Times New Roman"/>
          <w:szCs w:val="24"/>
        </w:rPr>
      </w:pPr>
    </w:p>
    <w:p w:rsidRDefault="00FA5FBA" w:rsidP="007B4A67" w:rsidR="00FA5FBA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A5FBA" w:rsidP="007B4A67" w:rsidR="00FA5FBA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7B4A67">
        <w:rPr>
          <w:rFonts w:cs="Times New Roman" w:eastAsia="Times New Roman"/>
          <w:szCs w:val="24"/>
        </w:rPr>
        <w:t>, v. r.</w:t>
      </w:r>
    </w:p>
    <w:p w:rsidRDefault="00FA5FBA" w:rsidP="00FA5FBA" w:rsidR="00FA5FBA">
      <w:pPr>
        <w:jc w:val="left"/>
        <w:rPr>
          <w:rFonts w:cs="Times New Roman" w:eastAsia="Times New Roman"/>
          <w:szCs w:val="24"/>
        </w:rPr>
      </w:pPr>
    </w:p>
    <w:p w:rsidRDefault="00FA5FBA" w:rsidP="00FA5FBA" w:rsidR="00FA5FBA" w:rsidRPr="005D578C">
      <w:pPr>
        <w:jc w:val="left"/>
        <w:rPr>
          <w:rFonts w:cs="Times New Roman" w:eastAsia="Times New Roman"/>
          <w:szCs w:val="24"/>
        </w:rPr>
      </w:pPr>
    </w:p>
    <w:p w:rsidRDefault="00FA5FBA" w:rsidP="00FA5FBA" w:rsidR="00FA5FB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A5FBA" w:rsidP="00FA5FBA" w:rsidR="00FA5FB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FA5FBA" w:rsidP="00FA5FBA" w:rsidR="00FA5F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A5FBA" w:rsidP="00FA5FBA" w:rsidR="00FA5FBA">
      <w:pPr>
        <w:rPr>
          <w:rFonts w:cs="Times New Roman" w:eastAsia="Times New Roman"/>
          <w:szCs w:val="24"/>
        </w:rPr>
      </w:pPr>
    </w:p>
    <w:p w:rsidRDefault="00FA5FBA" w:rsidP="00FA5FBA" w:rsidR="00FA5FBA" w:rsidRPr="005D578C">
      <w:pPr>
        <w:rPr>
          <w:rFonts w:cs="Times New Roman" w:eastAsia="Times New Roman"/>
          <w:szCs w:val="24"/>
        </w:rPr>
      </w:pPr>
    </w:p>
    <w:p w:rsidRDefault="00FA5FBA" w:rsidP="00FA5FBA" w:rsidR="00FA5FB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A5FBA" w:rsidP="00FA5FBA" w:rsidR="00FA5F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A5FBA" w:rsidP="00FA5FBA" w:rsidR="00FA5F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ELEKTRO MAS Rovinj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Rovinj, Cuvi 3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FA5FBA" w:rsidP="00FA5FBA" w:rsidR="00FA5F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Đani Stojiljković iz Rovinja, Porečka 1,</w:t>
      </w:r>
    </w:p>
    <w:p w:rsidRDefault="00FA5FBA" w:rsidP="00FA5FBA" w:rsidR="00FA5FB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FA5FBA" w:rsidP="00FA5FBA" w:rsidR="00FA5F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FA5FBA" w:rsidP="00FA5FBA" w:rsidR="00FA5FB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Pr="00FA5FBA">
        <w:rPr>
          <w:rFonts w:cs="Times New Roman" w:eastAsia="Times New Roman"/>
          <w:szCs w:val="20"/>
        </w:rPr>
        <w:t xml:space="preserve">Damir </w:t>
      </w:r>
      <w:r>
        <w:rPr>
          <w:rFonts w:cs="Times New Roman" w:eastAsia="Times New Roman"/>
          <w:szCs w:val="20"/>
        </w:rPr>
        <w:t xml:space="preserve">Debeljuh iz Pule, Laginjina 6, </w:t>
      </w:r>
    </w:p>
    <w:p w:rsidRDefault="00FA5FBA" w:rsidP="00FA5FBA" w:rsidR="00FA5FB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FA5FBA" w:rsidP="00FA5FBA" w:rsidR="00FA5F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FA5FBA" w:rsidP="00FA5FBA" w:rsidR="00FA5FB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FA5FBA" w:rsidP="00FA5FBA" w:rsidR="00FA5FBA"/>
    <w:p w:rsidRDefault="00FA5FBA" w:rsidP="00FA5FBA" w:rsidR="00FA5FBA"/>
    <w:p w:rsidRDefault="00FA5FBA" w:rsidP="00FA5FBA" w:rsidR="00FA5FBA"/>
    <w:p w:rsidRDefault="00FA5FBA" w:rsidP="00FA5FBA" w:rsidR="00FA5FBA"/>
    <w:p w:rsidRDefault="00FA5FBA" w:rsidP="00FA5FBA" w:rsidR="00FA5FBA"/>
    <w:p w:rsidRDefault="00FA5FBA" w:rsidP="00FA5FBA" w:rsidR="00FA5FBA"/>
    <w:p w:rsidRDefault="00FA5FBA" w:rsidP="00FA5FBA" w:rsidR="00FA5FBA"/>
    <w:p w:rsidRDefault="00FA5FBA" w:rsidP="00FA5FBA" w:rsidR="00FA5FBA"/>
    <w:p w:rsidRDefault="00FA5FBA" w:rsidP="00FA5FBA" w:rsidR="00FA5FBA"/>
    <w:p w:rsidRDefault="00FA5FBA" w:rsidP="00FA5FBA" w:rsidR="00FA5FBA"/>
    <w:p w:rsidRDefault="00FA5FBA" w:rsidP="00FA5FBA" w:rsidR="00FA5FBA"/>
    <w:p w:rsidRDefault="00FA5FBA" w:rsidP="00FA5FBA" w:rsidR="00FA5FBA"/>
    <w:p w:rsidRDefault="00FA5FBA" w:rsidP="00FA5FBA" w:rsidR="00FA5FBA"/>
    <w:p w:rsidRDefault="00FA5FBA" w:rsidP="00FA5FBA" w:rsidR="00FA5FBA"/>
    <w:p w:rsidRDefault="00FA5FBA" w:rsidP="00FA5FBA" w:rsidR="00FA5FBA"/>
    <w:p w:rsidRDefault="00FA5FBA" w:rsidP="00FA5FBA" w:rsidR="00FA5FBA"/>
    <w:p w:rsidRDefault="00FA5FBA" w:rsidP="00FA5FBA" w:rsidR="00FA5FBA"/>
    <w:p w:rsidRDefault="00FA5FBA" w:rsidP="00FA5FBA" w:rsidR="00FA5FBA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FBA" w:rsidP="00FA5FBA" w:rsidR="00FA5FBA">
      <w:r>
        <w:separator/>
      </w:r>
    </w:p>
  </w:endnote>
  <w:endnote w:id="0" w:type="continuationSeparator">
    <w:p w:rsidRDefault="00FA5FBA" w:rsidP="00FA5FBA" w:rsidR="00FA5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FBA" w:rsidP="00FA5FBA" w:rsidR="00FA5FBA">
      <w:r>
        <w:separator/>
      </w:r>
    </w:p>
  </w:footnote>
  <w:footnote w:id="0" w:type="continuationSeparator">
    <w:p w:rsidRDefault="00FA5FBA" w:rsidP="00FA5FBA" w:rsidR="00FA5F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FBA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B4A6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St-1114/2015-5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FBA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4 St-1114/2015-5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A0"/>
    <w:rsid w:val="002655A0"/>
    <w:rsid w:val="004F5027"/>
    <w:rsid w:val="007B4A67"/>
    <w:rsid w:val="00F919C8"/>
    <w:rsid w:val="00FA5FBA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5FB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5F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A5FB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5F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5FB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5F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5FB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4A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A6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B4A6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B4A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B4A6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5FB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5FB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A5FB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5F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5FB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5F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5FB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4A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A6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B4A6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B4A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B4A6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1114</izvorni_sadrzaj>
    <derivirana_varijabla naziv="DomainObject.Predmet.Broj_1">1114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St-1114/2015</izvorni_sadrzaj>
    <derivirana_varijabla naziv="DomainObject.Predmet.OznakaBroj_1">St-1114/2015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MAS Rovinj j.d.o.o. ROVINJ</izvorni_sadrzaj>
    <derivirana_varijabla naziv="DomainObject.Predmet.ProtustrankaFormated_1">  ELEKTRO MAS Rovinj j.d.o.o. ROVINJ</derivirana_varijabla>
  </DomainObject.Predmet.ProtustrankaFormated>
  <DomainObject.Predmet.ProtustrankaFormatedOIB>
    <izvorni_sadrzaj>  ELEKTRO MAS Rovinj j.d.o.o. ROVINJ, OIB 63752973554</izvorni_sadrzaj>
    <derivirana_varijabla naziv="DomainObject.Predmet.ProtustrankaFormatedOIB_1">  ELEKTRO MAS Rovinj j.d.o.o. ROVINJ, OIB 63752973554</derivirana_varijabla>
  </DomainObject.Predmet.ProtustrankaFormatedOIB>
  <DomainObject.Predmet.ProtustrankaFormatedWithAdress>
    <izvorni_sadrzaj> ELEKTRO MAS Rovinj j.d.o.o. ROVINJ, Cuvi 3, 52210 Rovinj</izvorni_sadrzaj>
    <derivirana_varijabla naziv="DomainObject.Predmet.ProtustrankaFormatedWithAdress_1"> ELEKTRO MAS Rovinj j.d.o.o. ROVINJ, Cuvi 3, 52210 Rovinj</derivirana_varijabla>
  </DomainObject.Predmet.ProtustrankaFormatedWithAdress>
  <DomainObject.Predmet.ProtustrankaFormatedWithAdressOIB>
    <izvorni_sadrzaj> ELEKTRO MAS Rovinj j.d.o.o. ROVINJ, OIB 63752973554, Cuvi 3, 52210 Rovinj</izvorni_sadrzaj>
    <derivirana_varijabla naziv="DomainObject.Predmet.ProtustrankaFormatedWithAdressOIB_1"> ELEKTRO MAS Rovinj j.d.o.o. ROVINJ, OIB 63752973554, Cuvi 3, 52210 Rovinj</derivirana_varijabla>
  </DomainObject.Predmet.ProtustrankaFormatedWithAdressOIB>
  <DomainObject.Predmet.ProtustrankaWithAdress>
    <izvorni_sadrzaj>ELEKTRO MAS Rovinj j.d.o.o. ROVINJ Cuvi 3, 52210 Rovinj</izvorni_sadrzaj>
    <derivirana_varijabla naziv="DomainObject.Predmet.ProtustrankaWithAdress_1">ELEKTRO MAS Rovinj j.d.o.o. ROVINJ Cuvi 3, 52210 Rovinj</derivirana_varijabla>
  </DomainObject.Predmet.ProtustrankaWithAdress>
  <DomainObject.Predmet.ProtustrankaWithAdressOIB>
    <izvorni_sadrzaj>ELEKTRO MAS Rovinj j.d.o.o. ROVINJ, OIB 63752973554, Cuvi 3, 52210 Rovinj</izvorni_sadrzaj>
    <derivirana_varijabla naziv="DomainObject.Predmet.ProtustrankaWithAdressOIB_1">ELEKTRO MAS Rovinj j.d.o.o. ROVINJ, OIB 63752973554, Cuvi 3, 52210 Rovinj</derivirana_varijabla>
  </DomainObject.Predmet.ProtustrankaWithAdressOIB>
  <DomainObject.Predmet.ProtustrankaNazivFormated>
    <izvorni_sadrzaj>ELEKTRO MAS Rovinj j.d.o.o. ROVINJ</izvorni_sadrzaj>
    <derivirana_varijabla naziv="DomainObject.Predmet.ProtustrankaNazivFormated_1">ELEKTRO MAS Rovinj j.d.o.o. ROVINJ</derivirana_varijabla>
  </DomainObject.Predmet.ProtustrankaNazivFormated>
  <DomainObject.Predmet.ProtustrankaNazivFormatedOIB>
    <izvorni_sadrzaj>ELEKTRO MAS Rovinj j.d.o.o. ROVINJ, OIB 63752973554</izvorni_sadrzaj>
    <derivirana_varijabla naziv="DomainObject.Predmet.ProtustrankaNazivFormatedOIB_1">ELEKTRO MAS Rovinj j.d.o.o. ROVINJ, OIB 63752973554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5976.54</izvorni_sadrzaj>
    <derivirana_varijabla naziv="DomainObject.Predmet.TrenutnaVrijednost_1">5976.54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ELEKTRO MAS Rovinj j.d.o.o. ROVINJ</item>
    </izvorni_sadrzaj>
    <derivirana_varijabla naziv="DomainObject.Predmet.ProtuStrankaListFormated_1">
      <item>ELEKTRO MAS Rovinj j.d.o.o. ROVINJ</item>
    </derivirana_varijabla>
  </DomainObject.Predmet.ProtuStrankaListFormated>
  <DomainObject.Predmet.ProtuStrankaListFormatedOIB>
    <izvorni_sadrzaj>
      <item>ELEKTRO MAS Rovinj j.d.o.o. ROVINJ, OIB 63752973554</item>
    </izvorni_sadrzaj>
    <derivirana_varijabla naziv="DomainObject.Predmet.ProtuStrankaListFormatedOIB_1">
      <item>ELEKTRO MAS Rovinj j.d.o.o. ROVINJ, OIB 63752973554</item>
    </derivirana_varijabla>
  </DomainObject.Predmet.ProtuStrankaListFormatedOIB>
  <DomainObject.Predmet.ProtuStrankaListFormatedWithAdress>
    <izvorni_sadrzaj>
      <item>ELEKTRO MAS Rovinj j.d.o.o. ROVINJ, Cuvi 3, 52210 Rovinj</item>
    </izvorni_sadrzaj>
    <derivirana_varijabla naziv="DomainObject.Predmet.ProtuStrankaListFormatedWithAdress_1">
      <item>ELEKTRO MAS Rovinj j.d.o.o. ROVINJ, Cuvi 3, 52210 Rovinj</item>
    </derivirana_varijabla>
  </DomainObject.Predmet.ProtuStrankaListFormatedWithAdress>
  <DomainObject.Predmet.ProtuStrankaListFormatedWithAdressOIB>
    <izvorni_sadrzaj>
      <item>ELEKTRO MAS Rovinj j.d.o.o. ROVINJ, OIB 63752973554, Cuvi 3, 52210 Rovinj</item>
    </izvorni_sadrzaj>
    <derivirana_varijabla naziv="DomainObject.Predmet.ProtuStrankaListFormatedWithAdressOIB_1">
      <item>ELEKTRO MAS Rovinj j.d.o.o. ROVINJ, OIB 63752973554, Cuvi 3, 52210 Rovinj</item>
    </derivirana_varijabla>
  </DomainObject.Predmet.ProtuStrankaListFormatedWithAdressOIB>
  <DomainObject.Predmet.ProtuStrankaListNazivFormated>
    <izvorni_sadrzaj>
      <item>ELEKTRO MAS Rovinj j.d.o.o. ROVINJ</item>
    </izvorni_sadrzaj>
    <derivirana_varijabla naziv="DomainObject.Predmet.ProtuStrankaListNazivFormated_1">
      <item>ELEKTRO MAS Rovinj j.d.o.o. ROVINJ</item>
    </derivirana_varijabla>
  </DomainObject.Predmet.ProtuStrankaListNazivFormated>
  <DomainObject.Predmet.ProtuStrankaListNazivFormatedOIB>
    <izvorni_sadrzaj>
      <item>ELEKTRO MAS Rovinj j.d.o.o. ROVINJ, OIB 63752973554</item>
    </izvorni_sadrzaj>
    <derivirana_varijabla naziv="DomainObject.Predmet.ProtuStrankaListNazivFormatedOIB_1">
      <item>ELEKTRO MAS Rovinj j.d.o.o. ROVINJ, OIB 63752973554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ELEKTRO MAS Rovinj j.d.o.o. ROVINJ</izvorni_sadrzaj>
    <derivirana_varijabla naziv="DomainObject.Predmet.ProtustrankaIDrugi_1">ELEKTRO MAS Rovinj j.d.o.o.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ELEKTRO MAS Rovinj j.d.o.o. ROVINJ, OIB 63752973554, Cuvi 3, 52210 Rovinj</izvorni_sadrzaj>
    <derivirana_varijabla naziv="DomainObject.Predmet.ProtustrankaIDrugiAdressOIB_1">ELEKTRO MAS Rovinj j.d.o.o. ROVINJ, OIB 63752973554, Cuvi 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ELEKTRO MAS Rovinj j.d.o.o. ROVINJ</item>
    </izvorni_sadrzaj>
    <derivirana_varijabla naziv="DomainObject.Predmet.SudioniciListNaziv_1">
      <item>FINANCIJSKA AGENCIJA, RC RIJEKA, PODRUŽNICA PULA, PULA</item>
      <item>ELEKTRO MAS Rovinj j.d.o.o.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ELEKTRO MAS Rovinj j.d.o.o. ROVINJ, OIB 63752973554, Cuvi 3,52210 Rovinj</item>
    </izvorni_sadrzaj>
    <derivirana_varijabla naziv="DomainObject.Predmet.SudioniciListAdressOIB_1">
      <item>FINANCIJSKA AGENCIJA, RC RIJEKA, PODRUŽNICA PULA, PULA, OIB 85821130368, Ulica grada Vukovara 70,Zagreb</item>
      <item>ELEKTRO MAS Rovinj j.d.o.o. ROVINJ, OIB 63752973554, Cuvi 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63752973554</item>
    </izvorni_sadrzaj>
    <derivirana_varijabla naziv="DomainObject.Predmet.SudioniciListNazivOIB_1">
      <item>, OIB 85821130368</item>
      <item>, OIB 63752973554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3052</properties:Characters>
  <properties:Lines>95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2016-03-17T10:57:00Z</dcterms:created>
  <dc:creator>Mihaela Kaligari</dc:creator>
  <dc:description/>
  <cp:keywords/>
  <cp:lastModifiedBy>Sanja Prodan</cp:lastModifiedBy>
  <cp:lastPrinted>2016-03-21T07:43:00Z</cp:lastPrinted>
  <dcterms:modified xmlns:xsi="http://www.w3.org/2001/XMLSchema-instance" xsi:type="dcterms:W3CDTF">2016-03-21T07:43:00Z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