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9b61" w14:paraId="78c9b61" w:rsidRDefault="00590943" w:rsidP="00CD2D99" w:rsidR="00590943">
      <w:pPr>
        <w:jc w:val="right"/>
        <w15:collapsed w:val="false"/>
      </w:pPr>
      <w:bookmarkStart w:name="_GoBack" w:id="0"/>
      <w:bookmarkEnd w:id="0"/>
      <w:r w:rsidRPr="006A62B7">
        <w:tab/>
        <w:t>Poslovni broj</w:t>
      </w:r>
      <w:r w:rsidR="00C002BD">
        <w:t>:</w:t>
      </w:r>
      <w:r w:rsidRPr="006A62B7">
        <w:t xml:space="preserve"> 1 St-</w:t>
      </w:r>
      <w:r w:rsidR="00CE681D">
        <w:t>851</w:t>
      </w:r>
      <w:r w:rsidR="00D8674D">
        <w:t>/16-</w:t>
      </w:r>
      <w:r w:rsidR="00434E54">
        <w:t>29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C002BD" w:rsidP="00C002BD" w:rsidR="00C002BD">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C002BD" w:rsidP="00C002BD" w:rsidR="00C002BD">
      <w:pPr>
        <w:tabs>
          <w:tab w:pos="2835" w:val="left"/>
        </w:tabs>
        <w:ind w:right="6237" w:left="426"/>
        <w:jc w:val="center"/>
        <w:rPr>
          <w:bCs/>
        </w:rPr>
      </w:pPr>
      <w:r>
        <w:rPr>
          <w:bCs/>
        </w:rPr>
        <w:t>Trgovački sud u Zadru</w:t>
      </w:r>
    </w:p>
    <w:p w:rsidRDefault="00C002BD" w:rsidP="00C002BD" w:rsidR="00C002BD">
      <w:pPr>
        <w:tabs>
          <w:tab w:pos="2410" w:val="left"/>
          <w:tab w:pos="2835" w:val="left"/>
        </w:tabs>
        <w:ind w:right="6237" w:left="426"/>
        <w:jc w:val="center"/>
        <w:rPr>
          <w:bCs/>
        </w:rPr>
      </w:pPr>
      <w:r>
        <w:rPr>
          <w:bCs/>
        </w:rPr>
        <w:t>Dr. Franje Tuđmana 35</w:t>
      </w:r>
    </w:p>
    <w:p w:rsidRDefault="00C002BD" w:rsidP="00C002BD" w:rsidR="00C002BD">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434E54">
        <w:t>EKO METAL d.o.o., Visočane, Visočane,</w:t>
      </w:r>
      <w:r w:rsidR="00434E54" w:rsidRPr="007A679F">
        <w:t xml:space="preserve"> OIB: </w:t>
      </w:r>
      <w:r w:rsidR="00434E54">
        <w:t>94351046628</w:t>
      </w:r>
      <w:r w:rsidR="00836518">
        <w:t>, sukladno čl. 132. st. 2. Stečajnog zakona (Narodne n</w:t>
      </w:r>
      <w:r w:rsidR="00A93EA1">
        <w:t>ovine br. 71/15</w:t>
      </w:r>
      <w:r w:rsidR="007B1549">
        <w:t xml:space="preserve"> i 104/17</w:t>
      </w:r>
      <w:r w:rsidR="00A93EA1">
        <w:t xml:space="preserve">) dana </w:t>
      </w:r>
      <w:r w:rsidR="009B699D">
        <w:t>18</w:t>
      </w:r>
      <w:r w:rsidR="007B1549">
        <w:t>.</w:t>
      </w:r>
      <w:r w:rsidR="00E61A5C">
        <w:t xml:space="preserve"> </w:t>
      </w:r>
      <w:r w:rsidR="009B699D">
        <w:t>rujna</w:t>
      </w:r>
      <w:r w:rsidR="007B1549">
        <w:t xml:space="preserve"> 2018.</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434E54">
        <w:t>EKO METAL d.o.o., Visočane, Visočane,</w:t>
      </w:r>
      <w:r w:rsidR="00434E54" w:rsidRPr="007A679F">
        <w:t xml:space="preserve"> OIB: </w:t>
      </w:r>
      <w:r w:rsidR="00434E54">
        <w:t>94351046628</w:t>
      </w:r>
      <w:r w:rsidRPr="006A62B7">
        <w:t>,</w:t>
      </w:r>
      <w:r w:rsidR="00161D65">
        <w:t xml:space="preserve"> </w:t>
      </w:r>
      <w:r w:rsidRPr="006A62B7">
        <w:t xml:space="preserve"> stečajni </w:t>
      </w:r>
      <w:r w:rsidR="00AA36F9">
        <w:t xml:space="preserve"> </w:t>
      </w:r>
      <w:r w:rsidRPr="006A62B7">
        <w:t xml:space="preserve">postupak otvoren je dana </w:t>
      </w:r>
      <w:r w:rsidR="009B699D">
        <w:t>18</w:t>
      </w:r>
      <w:r w:rsidR="007B1549">
        <w:t xml:space="preserve">. </w:t>
      </w:r>
      <w:r w:rsidR="009B699D">
        <w:t>rujna</w:t>
      </w:r>
      <w:r w:rsidR="00F26669">
        <w:t xml:space="preserve"> </w:t>
      </w:r>
      <w:r>
        <w:t>201</w:t>
      </w:r>
      <w:r w:rsidR="007B1549">
        <w:t>8</w:t>
      </w:r>
      <w:r w:rsidRPr="006A62B7">
        <w:t xml:space="preserve">. u </w:t>
      </w:r>
      <w:r w:rsidR="009B699D">
        <w:t>15</w:t>
      </w:r>
      <w:r w:rsidR="00C002BD">
        <w:t>,0</w:t>
      </w:r>
      <w:r w:rsidR="009B699D">
        <w:t>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002BD" w:rsidRPr="00FC45F0">
        <w:t>Ante Polj</w:t>
      </w:r>
      <w:r w:rsidR="00C002BD">
        <w:t xml:space="preserve">ak iz Zadra, Grigora Viteza 6, </w:t>
      </w:r>
      <w:r w:rsidR="00C002BD" w:rsidRPr="00FC45F0">
        <w:t>OIB 30653663301</w:t>
      </w:r>
      <w:r w:rsidRPr="00E719C1">
        <w:t xml:space="preserve">, </w:t>
      </w:r>
      <w:r w:rsidRPr="00272170">
        <w:t>imenuje</w:t>
      </w:r>
      <w:r>
        <w:t xml:space="preserve"> </w:t>
      </w:r>
      <w:r w:rsidR="00C002B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434E54">
        <w:t>EKO METAL d.o.o., Visočane, Visočane,</w:t>
      </w:r>
      <w:r w:rsidR="00434E54" w:rsidRPr="007A679F">
        <w:t xml:space="preserve"> OIB: </w:t>
      </w:r>
      <w:r w:rsidR="00434E54">
        <w:t>94351046628</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434E54">
        <w:t>9</w:t>
      </w:r>
      <w:r w:rsidR="005B1CBD">
        <w:t xml:space="preserve">. </w:t>
      </w:r>
      <w:r w:rsidR="00434E54">
        <w:t>lipnja</w:t>
      </w:r>
      <w:r w:rsidR="00C52D13">
        <w:t xml:space="preserve"> 2016</w:t>
      </w:r>
      <w:r w:rsidRPr="00CE76CB">
        <w:t xml:space="preserve">., rješenjem ovog suda od </w:t>
      </w:r>
      <w:r w:rsidR="00434E54">
        <w:t>17</w:t>
      </w:r>
      <w:r w:rsidR="0023637C">
        <w:t xml:space="preserve">. </w:t>
      </w:r>
      <w:r w:rsidR="00434E54">
        <w:t>lipnja</w:t>
      </w:r>
      <w:r w:rsidR="00C52D13">
        <w:t xml:space="preserve"> 2016</w:t>
      </w:r>
      <w:r w:rsidRPr="00CE76CB">
        <w:t xml:space="preserve">. pokrenut je prethodni postupak nad dužnikom </w:t>
      </w:r>
      <w:r w:rsidR="00434E54">
        <w:t>EKO METAL d.o.o., Visočane</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C002BD">
        <w:t>421</w:t>
      </w:r>
      <w:r w:rsidR="005E4E16">
        <w:t>/16-</w:t>
      </w:r>
      <w:r w:rsidR="00C002BD">
        <w:t>11</w:t>
      </w:r>
      <w:r w:rsidRPr="006A62B7">
        <w:t xml:space="preserve"> od </w:t>
      </w:r>
      <w:r w:rsidR="00434E54">
        <w:t>15</w:t>
      </w:r>
      <w:r w:rsidR="0023637C">
        <w:t xml:space="preserve">. </w:t>
      </w:r>
      <w:r w:rsidR="00434E54">
        <w:t>srpnja</w:t>
      </w:r>
      <w:r w:rsidR="00D8674D">
        <w:t xml:space="preserve"> </w:t>
      </w:r>
      <w:r w:rsidR="00C52D13">
        <w:t>2016.,</w:t>
      </w:r>
      <w:r w:rsidRPr="006A62B7">
        <w:t xml:space="preserve"> imenovan</w:t>
      </w:r>
      <w:r w:rsidR="00C002BD">
        <w:t xml:space="preserve"> je privremeni stečajni</w:t>
      </w:r>
      <w:r w:rsidRPr="006A62B7">
        <w:t xml:space="preserve"> upravitelj</w:t>
      </w:r>
      <w:r w:rsidR="00C002BD">
        <w:t xml:space="preserve"> koji je izvješće dostavio</w:t>
      </w:r>
      <w:r w:rsidRPr="006A62B7">
        <w:t xml:space="preserve"> </w:t>
      </w:r>
      <w:r w:rsidR="00434E54">
        <w:t>14</w:t>
      </w:r>
      <w:r w:rsidR="005B1CBD">
        <w:t xml:space="preserve">. </w:t>
      </w:r>
      <w:r w:rsidR="00434E54">
        <w:t>rujna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C002BD">
        <w:t xml:space="preserve"> privremenog stečajnog upravitelja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434E54">
        <w:t>2</w:t>
      </w:r>
      <w:r w:rsidR="00C002BD">
        <w:t>2</w:t>
      </w:r>
      <w:r w:rsidR="005B1CBD">
        <w:t xml:space="preserve">. </w:t>
      </w:r>
      <w:r w:rsidR="00434E54">
        <w:t>studenog 2016</w:t>
      </w:r>
      <w:r w:rsidRPr="005444CD">
        <w:t>., temeljem čega je rok za uplatu predujma istekao</w:t>
      </w:r>
      <w:r w:rsidR="009B699D">
        <w:t xml:space="preserve"> 15</w:t>
      </w:r>
      <w:r w:rsidR="007B1549">
        <w:t xml:space="preserve">. </w:t>
      </w:r>
      <w:r w:rsidR="00434E54">
        <w:t>prosinca</w:t>
      </w:r>
      <w:r w:rsidR="005444CD" w:rsidRPr="00161D65">
        <w:t xml:space="preserve"> </w:t>
      </w:r>
      <w:r w:rsidR="00434E54">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9B699D">
        <w:t>18</w:t>
      </w:r>
      <w:r w:rsidR="007B1549">
        <w:t>.</w:t>
      </w:r>
      <w:r w:rsidR="00E61A5C">
        <w:t xml:space="preserve"> </w:t>
      </w:r>
      <w:r w:rsidR="00434E54">
        <w:t>srpnja</w:t>
      </w:r>
      <w:r w:rsidR="00F26669">
        <w:t xml:space="preserve"> </w:t>
      </w:r>
      <w:r>
        <w:t>201</w:t>
      </w:r>
      <w:r w:rsidR="007B1549">
        <w:t>8</w:t>
      </w:r>
      <w:r w:rsidRPr="006A62B7">
        <w:t xml:space="preserve">. </w:t>
      </w:r>
    </w:p>
    <w:p w:rsidRDefault="00590943" w:rsidP="00522A74" w:rsidR="00590943">
      <w:pPr>
        <w:ind w:left="5664"/>
      </w:pPr>
    </w:p>
    <w:p w:rsidRDefault="00A00CE7" w:rsidP="00A00CE7" w:rsidR="00590943" w:rsidRPr="006A62B7">
      <w:r>
        <w:t>Za točnost otpravka – ovlašteni službenik</w:t>
      </w:r>
      <w:r w:rsidR="00590943">
        <w:tab/>
      </w:r>
      <w:r w:rsidR="00590943">
        <w:tab/>
      </w:r>
      <w:r w:rsidR="00590943">
        <w:tab/>
      </w:r>
      <w:r w:rsidR="00590943">
        <w:tab/>
      </w:r>
      <w:r w:rsidR="00590943">
        <w:tab/>
      </w:r>
      <w:r w:rsidR="005444CD">
        <w:t>S</w:t>
      </w:r>
      <w:r w:rsidR="00660058">
        <w:t>udac</w:t>
      </w:r>
    </w:p>
    <w:p w:rsidRDefault="00A00CE7" w:rsidP="00A00CE7"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434E54"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434E54">
        <w:t>Zadar</w:t>
      </w:r>
    </w:p>
    <w:p w:rsidRDefault="00590943" w:rsidP="00893718" w:rsidR="00590943" w:rsidRPr="006A62B7">
      <w:pPr>
        <w:numPr>
          <w:ilvl w:val="0"/>
          <w:numId w:val="2"/>
        </w:numPr>
      </w:pPr>
      <w:r w:rsidRPr="006A62B7">
        <w:t xml:space="preserve">ŽDO - </w:t>
      </w:r>
      <w:r w:rsidR="00434E54">
        <w:t>Zadar</w:t>
      </w:r>
    </w:p>
    <w:p w:rsidRDefault="00590943" w:rsidP="00893718" w:rsidR="00590943" w:rsidRPr="006A62B7">
      <w:pPr>
        <w:numPr>
          <w:ilvl w:val="0"/>
          <w:numId w:val="2"/>
        </w:numPr>
      </w:pPr>
      <w:r w:rsidRPr="006A62B7">
        <w:t xml:space="preserve">Poreznoj upravi </w:t>
      </w:r>
      <w:r w:rsidR="00434E54">
        <w:t>Zadar</w:t>
      </w:r>
    </w:p>
    <w:p w:rsidRDefault="008C56DF" w:rsidP="00893718" w:rsidR="00590943" w:rsidRPr="006A62B7">
      <w:pPr>
        <w:numPr>
          <w:ilvl w:val="0"/>
          <w:numId w:val="2"/>
        </w:numPr>
      </w:pPr>
      <w:r>
        <w:t xml:space="preserve">Općinski sud </w:t>
      </w:r>
      <w:r w:rsidR="00434E54">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434E54">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BE2F5B">
        <w:t>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0CE7">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CE681D">
      <w:t>851</w:t>
    </w:r>
    <w:r>
      <w:t>/16-</w:t>
    </w:r>
    <w:r w:rsidR="00434E54">
      <w:t>29</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0F50BB"/>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C52E1"/>
    <w:rsid w:val="003E4510"/>
    <w:rsid w:val="003F68D8"/>
    <w:rsid w:val="003F769A"/>
    <w:rsid w:val="00403476"/>
    <w:rsid w:val="00434E54"/>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91590"/>
    <w:rsid w:val="006A144F"/>
    <w:rsid w:val="006A2D75"/>
    <w:rsid w:val="006A62B7"/>
    <w:rsid w:val="006B13B2"/>
    <w:rsid w:val="006C62F6"/>
    <w:rsid w:val="006D1A44"/>
    <w:rsid w:val="006E6CDF"/>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B699D"/>
    <w:rsid w:val="009C40AB"/>
    <w:rsid w:val="009D30D7"/>
    <w:rsid w:val="009D7018"/>
    <w:rsid w:val="009F1AC6"/>
    <w:rsid w:val="00A00CE7"/>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BE2F5B"/>
    <w:rsid w:val="00C002BD"/>
    <w:rsid w:val="00C33171"/>
    <w:rsid w:val="00C35145"/>
    <w:rsid w:val="00C52D13"/>
    <w:rsid w:val="00C843A4"/>
    <w:rsid w:val="00CD2D99"/>
    <w:rsid w:val="00CE4609"/>
    <w:rsid w:val="00CE681D"/>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C002BD"/>
    <w:rPr>
      <w:rFonts w:cs="Arial" w:hAnsi="Arial" w:ascii="Arial"/>
      <w:b/>
      <w:bCs/>
      <w:szCs w:val="24"/>
      <w:lang w:val="hr-HR"/>
    </w:rPr>
  </w:style>
  <w:style w:styleId="Tekstrezerviranogmjesta" w:type="character">
    <w:name w:val="Placeholder Text"/>
    <w:basedOn w:val="Zadanifontodlomka"/>
    <w:uiPriority w:val="99"/>
    <w:semiHidden/>
    <w:rsid w:val="00A00CE7"/>
    <w:rPr>
      <w:color w:val="808080"/>
      <w:bdr w:space="0" w:sz="0" w:color="auto" w:val="none"/>
      <w:shd w:fill="auto" w:color="auto" w:val="clear"/>
    </w:rPr>
  </w:style>
  <w:style w:customStyle="true" w:styleId="eSPISCCParagraphDefaultFont" w:type="character">
    <w:name w:val="eSPIS_CC_Paragraph Default Font"/>
    <w:basedOn w:val="Zadanifontodlomka"/>
    <w:rsid w:val="00A00C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CE7"/>
    <w:rPr>
      <w:bdr w:space="0" w:sz="0" w:color="auto" w:val="none"/>
      <w:shd w:fill="FFFFCC" w:color="auto" w:val="clear"/>
      <w:lang w:val="hr-HR"/>
    </w:rPr>
  </w:style>
  <w:style w:customStyle="true" w:styleId="PozadinaSvijetloCrvena" w:type="character">
    <w:name w:val="Pozadina_SvijetloCrvena"/>
    <w:basedOn w:val="eSPISCCParagraphDefaultFont"/>
    <w:rsid w:val="00A00C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C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C002BD"/>
    <w:rPr>
      <w:rFonts w:ascii="Arial" w:cs="Arial" w:hAnsi="Arial"/>
      <w:b/>
      <w:bCs/>
      <w:szCs w:val="24"/>
      <w:lang w:val="hr-HR"/>
    </w:rPr>
  </w:style>
  <w:style w:styleId="Tekstrezerviranogmjesta" w:type="character">
    <w:name w:val="Placeholder Text"/>
    <w:basedOn w:val="Zadanifontodlomka"/>
    <w:uiPriority w:val="99"/>
    <w:semiHidden/>
    <w:rsid w:val="00A00CE7"/>
    <w:rPr>
      <w:color w:val="808080"/>
      <w:bdr w:color="auto" w:space="0" w:sz="0" w:val="none"/>
      <w:shd w:color="auto" w:fill="auto" w:val="clear"/>
    </w:rPr>
  </w:style>
  <w:style w:customStyle="1" w:styleId="eSPISCCParagraphDefaultFont" w:type="character">
    <w:name w:val="eSPIS_CC_Paragraph Default Font"/>
    <w:basedOn w:val="Zadanifontodlomka"/>
    <w:rsid w:val="00A00C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CE7"/>
    <w:rPr>
      <w:bdr w:color="auto" w:space="0" w:sz="0" w:val="none"/>
      <w:shd w:color="auto" w:fill="FFFFCC" w:val="clear"/>
      <w:lang w:val="hr-HR"/>
    </w:rPr>
  </w:style>
  <w:style w:customStyle="1" w:styleId="PozadinaSvijetloCrvena" w:type="character">
    <w:name w:val="Pozadina_SvijetloCrvena"/>
    <w:basedOn w:val="eSPISCCParagraphDefaultFont"/>
    <w:rsid w:val="00A00C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C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METAL d.o.o. za zbrinjavanje otpada</izvorni_sadrzaj>
    <derivirana_varijabla naziv="DomainObject.Predmet.ProtustrankaFormated_1">  EKO METAL d.o.o. za zbrinjavanje otpada</derivirana_varijabla>
  </DomainObject.Predmet.ProtustrankaFormated>
  <DomainObject.Predmet.ProtustrankaFormatedOIB>
    <izvorni_sadrzaj>  EKO METAL d.o.o. za zbrinjavanje otpada, OIB 94351046628</izvorni_sadrzaj>
    <derivirana_varijabla naziv="DomainObject.Predmet.ProtustrankaFormatedOIB_1">  EKO METAL d.o.o. za zbrinjavanje otpada, OIB 94351046628</derivirana_varijabla>
  </DomainObject.Predmet.ProtustrankaFormatedOIB>
  <DomainObject.Predmet.ProtustrankaFormatedWithAdress>
    <izvorni_sadrzaj> EKO METAL d.o.o. za zbrinjavanje otpada, Visočane 12, 23241 Visočane</izvorni_sadrzaj>
    <derivirana_varijabla naziv="DomainObject.Predmet.ProtustrankaFormatedWithAdress_1"> EKO METAL d.o.o. za zbrinjavanje otpada, Visočane 12, 23241 Visočane</derivirana_varijabla>
  </DomainObject.Predmet.ProtustrankaFormatedWithAdress>
  <DomainObject.Predmet.ProtustrankaFormatedWithAdressOIB>
    <izvorni_sadrzaj> EKO METAL d.o.o. za zbrinjavanje otpada, OIB 94351046628, Visočane 12, 23241 Visočane</izvorni_sadrzaj>
    <derivirana_varijabla naziv="DomainObject.Predmet.ProtustrankaFormatedWithAdressOIB_1"> EKO METAL d.o.o. za zbrinjavanje otpada, OIB 94351046628, Visočane 12, 23241 Visočane</derivirana_varijabla>
  </DomainObject.Predmet.ProtustrankaFormatedWithAdressOIB>
  <DomainObject.Predmet.ProtustrankaWithAdress>
    <izvorni_sadrzaj>EKO METAL d.o.o. za zbrinjavanje otpada Visočane 12, 23241 Visočane</izvorni_sadrzaj>
    <derivirana_varijabla naziv="DomainObject.Predmet.ProtustrankaWithAdress_1">EKO METAL d.o.o. za zbrinjavanje otpada Visočane 12, 23241 Visočane</derivirana_varijabla>
  </DomainObject.Predmet.ProtustrankaWithAdress>
  <DomainObject.Predmet.ProtustrankaWithAdressOIB>
    <izvorni_sadrzaj>EKO METAL d.o.o. za zbrinjavanje otpada, OIB 94351046628, Visočane 12, 23241 Visočane</izvorni_sadrzaj>
    <derivirana_varijabla naziv="DomainObject.Predmet.ProtustrankaWithAdressOIB_1">EKO METAL d.o.o. za zbrinjavanje otpada, OIB 94351046628, Visočane 12, 23241 Visočane</derivirana_varijabla>
  </DomainObject.Predmet.ProtustrankaWithAdressOIB>
  <DomainObject.Predmet.ProtustrankaNazivFormated>
    <izvorni_sadrzaj>EKO METAL d.o.o. za zbrinjavanje otpada</izvorni_sadrzaj>
    <derivirana_varijabla naziv="DomainObject.Predmet.ProtustrankaNazivFormated_1">EKO METAL d.o.o. za zbrinjavanje otpada</derivirana_varijabla>
  </DomainObject.Predmet.ProtustrankaNazivFormated>
  <DomainObject.Predmet.ProtustrankaNazivFormatedOIB>
    <izvorni_sadrzaj>EKO METAL d.o.o. za zbrinjavanje otpada, OIB 94351046628</izvorni_sadrzaj>
    <derivirana_varijabla naziv="DomainObject.Predmet.ProtustrankaNazivFormatedOIB_1">EKO METAL d.o.o. za zbrinjavanje otpada, OIB 94351046628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291998.07</izvorni_sadrzaj>
    <derivirana_varijabla naziv="DomainObject.Predmet.TrenutnaVrijednost_1">291998.07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EKO METAL d.o.o. za zbrinjavanje otpada</item>
    </izvorni_sadrzaj>
    <derivirana_varijabla naziv="DomainObject.Predmet.ProtuStrankaListFormated_1">
      <item>EKO METAL d.o.o. za zbrinjavanje otpada</item>
    </derivirana_varijabla>
  </DomainObject.Predmet.ProtuStrankaListFormated>
  <DomainObject.Predmet.ProtuStrankaListFormatedOIB>
    <izvorni_sadrzaj>
      <item>EKO METAL d.o.o. za zbrinjavanje otpada, OIB 94351046628</item>
    </izvorni_sadrzaj>
    <derivirana_varijabla naziv="DomainObject.Predmet.ProtuStrankaListFormatedOIB_1">
      <item>EKO METAL d.o.o. za zbrinjavanje otpada, OIB 94351046628</item>
    </derivirana_varijabla>
  </DomainObject.Predmet.ProtuStrankaListFormatedOIB>
  <DomainObject.Predmet.ProtuStrankaListFormatedWithAdress>
    <izvorni_sadrzaj>
      <item>EKO METAL d.o.o. za zbrinjavanje otpada, Visočane 12, 23241 Visočane</item>
    </izvorni_sadrzaj>
    <derivirana_varijabla naziv="DomainObject.Predmet.ProtuStrankaListFormatedWithAdress_1">
      <item>EKO METAL d.o.o. za zbrinjavanje otpada, Visočane 12, 23241 Visočane</item>
    </derivirana_varijabla>
  </DomainObject.Predmet.ProtuStrankaListFormatedWithAdress>
  <DomainObject.Predmet.ProtuStrankaListFormatedWithAdressOIB>
    <izvorni_sadrzaj>
      <item>EKO METAL d.o.o. za zbrinjavanje otpada, OIB 94351046628, Visočane 12, 23241 Visočane</item>
    </izvorni_sadrzaj>
    <derivirana_varijabla naziv="DomainObject.Predmet.ProtuStrankaListFormatedWithAdressOIB_1">
      <item>EKO METAL d.o.o. za zbrinjavanje otpada, OIB 94351046628, Visočane 12, 23241 Visočane</item>
    </derivirana_varijabla>
  </DomainObject.Predmet.ProtuStrankaListFormatedWithAdressOIB>
  <DomainObject.Predmet.ProtuStrankaListNazivFormated>
    <izvorni_sadrzaj>
      <item>EKO METAL d.o.o. za zbrinjavanje otpada</item>
    </izvorni_sadrzaj>
    <derivirana_varijabla naziv="DomainObject.Predmet.ProtuStrankaListNazivFormated_1">
      <item>EKO METAL d.o.o. za zbrinjavanje otpada</item>
    </derivirana_varijabla>
  </DomainObject.Predmet.ProtuStrankaListNazivFormated>
  <DomainObject.Predmet.ProtuStrankaListNazivFormatedOIB>
    <izvorni_sadrzaj>
      <item>EKO METAL d.o.o. za zbrinjavanje otpada, OIB 94351046628</item>
    </izvorni_sadrzaj>
    <derivirana_varijabla naziv="DomainObject.Predmet.ProtuStrankaListNazivFormatedOIB_1">
      <item>EKO METAL d.o.o. za zbrinjavanje otpada, OIB 94351046628</item>
    </derivirana_varijabla>
  </DomainObject.Predmet.ProtuStrankaListNazivFormatedOIB>
  <DomainObject.Predmet.OstaliListFormated>
    <izvorni_sadrzaj>
      <item>Marko Kevrić</item>
    </izvorni_sadrzaj>
    <derivirana_varijabla naziv="DomainObject.Predmet.OstaliListFormated_1">
      <item>Marko Kevrić</item>
    </derivirana_varijabla>
  </DomainObject.Predmet.OstaliListFormated>
  <DomainObject.Predmet.OstaliListFormatedOIB>
    <izvorni_sadrzaj>
      <item>Marko Kevrić, OIB 07955146675</item>
    </izvorni_sadrzaj>
    <derivirana_varijabla naziv="DomainObject.Predmet.OstaliListFormatedOIB_1">
      <item>Marko Kevrić, OIB 07955146675</item>
    </derivirana_varijabla>
  </DomainObject.Predmet.OstaliListFormatedOIB>
  <DomainObject.Predmet.OstaliListFormatedWithAdress>
    <izvorni_sadrzaj>
      <item>Marko Kevrić, Visočane 12, 23241 Visočane</item>
    </izvorni_sadrzaj>
    <derivirana_varijabla naziv="DomainObject.Predmet.OstaliListFormatedWithAdress_1">
      <item>Marko Kevrić, Visočane 12, 23241 Visočane</item>
    </derivirana_varijabla>
  </DomainObject.Predmet.OstaliListFormatedWithAdress>
  <DomainObject.Predmet.OstaliListFormatedWithAdressOIB>
    <izvorni_sadrzaj>
      <item>Marko Kevrić, OIB 07955146675, Visočane 12, 23241 Visočane</item>
    </izvorni_sadrzaj>
    <derivirana_varijabla naziv="DomainObject.Predmet.OstaliListFormatedWithAdressOIB_1">
      <item>Marko Kevrić, OIB 07955146675, Visočane 12, 23241 Visočane</item>
    </derivirana_varijabla>
  </DomainObject.Predmet.OstaliListFormatedWithAdressOIB>
  <DomainObject.Predmet.OstaliListNazivFormated>
    <izvorni_sadrzaj>
      <item>Marko Kevrić</item>
    </izvorni_sadrzaj>
    <derivirana_varijabla naziv="DomainObject.Predmet.OstaliListNazivFormated_1">
      <item>Marko Kevrić</item>
    </derivirana_varijabla>
  </DomainObject.Predmet.OstaliListNazivFormated>
  <DomainObject.Predmet.OstaliListNazivFormatedOIB>
    <izvorni_sadrzaj>
      <item>Marko Kevrić, OIB 07955146675</item>
    </izvorni_sadrzaj>
    <derivirana_varijabla naziv="DomainObject.Predmet.OstaliListNazivFormatedOIB_1">
      <item>Marko Kevrić, OIB 07955146675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EKO METAL d.o.o. za zbrinjavanje otpada</izvorni_sadrzaj>
    <derivirana_varijabla naziv="DomainObject.Predmet.ProtustrankaIDrugi_1">EKO METAL d.o.o. za zbrinjavanje otpada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EKO METAL d.o.o. za zbrinjavanje otpada, OIB 94351046628, Visočane 12, 23241 Visočane</izvorni_sadrzaj>
    <derivirana_varijabla naziv="DomainObject.Predmet.ProtustrankaIDrugiAdressOIB_1">EKO METAL d.o.o. za zbrinjavanje otpada, OIB 94351046628, Visočane 12, 23241 Visočane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EKO METAL d.o.o. za zbrinjavanje otpada</item>
      <item>Marko Kevrić</item>
    </izvorni_sadrzaj>
    <derivirana_varijabla naziv="DomainObject.Predmet.SudioniciListNaziv_1">
      <item>Financijska agencija</item>
      <item>EKO METAL d.o.o. za zbrinjavanje otpada</item>
      <item>Marko Kevrić</item>
    </derivirana_varijabla>
  </DomainObject.Predmet.SudioniciListNaziv>
  <DomainObject.Predmet.SudioniciListAdressOIB>
    <izvorni_sadrzaj>
      <item>Financijska agencija, OIB 85821130368, Ivana Danila 4,23000 Zadar</item>
      <item>EKO METAL d.o.o. za zbrinjavanje otpada, OIB 94351046628, Visočane 12,23241 Visočane</item>
      <item>Marko Kevrić, OIB 07955146675, Visočane 12,23241 Visočane</item>
    </izvorni_sadrzaj>
    <derivirana_varijabla naziv="DomainObject.Predmet.SudioniciListAdressOIB_1">
      <item>Financijska agencija, OIB 85821130368, Ivana Danila 4,23000 Zadar</item>
      <item>EKO METAL d.o.o. za zbrinjavanje otpada, OIB 94351046628, Visočane 12,23241 Visočane</item>
      <item>Marko Kevrić, OIB 07955146675, Visočane 12,23241 Visočane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94351046628</item>
      <item>, OIB 07955146675</item>
    </izvorni_sadrzaj>
    <derivirana_varijabla naziv="DomainObject.Predmet.SudioniciListNazivOIB_1">
      <item>, OIB 85821130368</item>
      <item>, OIB 94351046628</item>
      <item>, OIB 07955146675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683</properties:Words>
  <properties:Characters>3595</properties:Characters>
  <properties:Lines>98</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2018-06-14T12:53:00Z</dcterms:created>
  <dc:creator>Ardena Bajlo</dc:creator>
  <cp:lastModifiedBy>Ardena Bajlo</cp:lastModifiedBy>
  <cp:lastPrinted>2015-03-02T10:10:00Z</cp:lastPrinted>
  <dcterms:modified xmlns:xsi="http://www.w3.org/2001/XMLSchema-instance" xsi:type="dcterms:W3CDTF">2018-09-18T12:58:00Z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1St-851-16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