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496e" w14:paraId="1cb496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BC75DA" w:rsidP="00BC75DA" w:rsidR="00BC75DA">
      <w:pPr>
        <w:jc w:val="right"/>
      </w:pP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>
        <w:t>1463</w:t>
      </w:r>
      <w:proofErr w:type="spellEnd"/>
      <w:r>
        <w:t>/</w:t>
      </w:r>
      <w:proofErr w:type="spellStart"/>
      <w:r>
        <w:t>2018</w:t>
      </w:r>
      <w:proofErr w:type="spellEnd"/>
    </w:p>
    <w:p w:rsidRDefault="00BC75DA" w:rsidP="00BC75DA" w:rsidR="00BC75DA">
      <w:pPr>
        <w:jc w:val="center"/>
      </w:pPr>
    </w:p>
    <w:p w:rsidRDefault="00BC75DA" w:rsidP="00BC75DA" w:rsidR="00BC75DA">
      <w:pPr>
        <w:jc w:val="center"/>
      </w:pPr>
    </w:p>
    <w:p w:rsidRDefault="00BC75DA" w:rsidP="00BC75DA" w:rsidR="00BC75DA">
      <w:pPr>
        <w:jc w:val="center"/>
      </w:pPr>
      <w:r>
        <w:t>R E P U B L I K A  H R V A T S KA</w:t>
      </w:r>
    </w:p>
    <w:p w:rsidRDefault="00BC75DA" w:rsidP="00BC75DA" w:rsidR="00BC75DA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BC75DA" w:rsidP="00BC75DA" w:rsidR="00BC75DA" w:rsidRPr="00010102">
      <w:pPr>
        <w:jc w:val="center"/>
        <w:rPr>
          <w:b/>
        </w:rPr>
      </w:pPr>
    </w:p>
    <w:p w:rsidRDefault="00BC75DA" w:rsidP="00BC75DA" w:rsidR="00BC75DA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u </w:t>
      </w:r>
      <w:proofErr w:type="spellStart"/>
      <w:r>
        <w:t>predstečajnom</w:t>
      </w:r>
      <w:proofErr w:type="spellEnd"/>
      <w:r>
        <w:t xml:space="preserve"> postupku nad dužnikom</w:t>
      </w:r>
      <w:r w:rsidRPr="007A3302">
        <w:t xml:space="preserve"> </w:t>
      </w:r>
      <w:proofErr w:type="spellStart"/>
      <w:r>
        <w:t>HODOS</w:t>
      </w:r>
      <w:proofErr w:type="spellEnd"/>
      <w:r>
        <w:t xml:space="preserve"> TRANSPORTI d.o.o., Zagreb, Vladimira </w:t>
      </w:r>
      <w:proofErr w:type="spellStart"/>
      <w:r>
        <w:t>Ruždjaka</w:t>
      </w:r>
      <w:proofErr w:type="spellEnd"/>
      <w:r>
        <w:t xml:space="preserve"> </w:t>
      </w:r>
      <w:proofErr w:type="spellStart"/>
      <w:r>
        <w:t>31</w:t>
      </w:r>
      <w:proofErr w:type="spellEnd"/>
      <w:r>
        <w:t xml:space="preserve">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64670206680</w:t>
      </w:r>
      <w:proofErr w:type="spellEnd"/>
      <w:r>
        <w:t xml:space="preserve">,  </w:t>
      </w:r>
      <w:r w:rsidRPr="007A3302">
        <w:t xml:space="preserve">dana </w:t>
      </w:r>
      <w:proofErr w:type="spellStart"/>
      <w:r>
        <w:t>24.siječnja</w:t>
      </w:r>
      <w:proofErr w:type="spellEnd"/>
      <w:r w:rsidRPr="007A3302">
        <w:t xml:space="preserve"> </w:t>
      </w:r>
      <w:proofErr w:type="spellStart"/>
      <w:r w:rsidRPr="007A3302">
        <w:t>201</w:t>
      </w:r>
      <w:r w:rsidR="00C379EC">
        <w:t>9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AF02A1" w:rsidP="00AF02A1" w:rsidR="00CA274E">
      <w:pPr>
        <w:pStyle w:val="Odlomakpopisa"/>
        <w:numPr>
          <w:ilvl w:val="0"/>
          <w:numId w:val="5"/>
        </w:numPr>
        <w:jc w:val="both"/>
      </w:pPr>
      <w:r>
        <w:t>Nalaže se dužniku, u roku od 3 dana, očitovati se</w:t>
      </w:r>
      <w:r w:rsidR="000E5F0F">
        <w:t xml:space="preserve"> </w:t>
      </w:r>
      <w:r w:rsidR="00A21E68">
        <w:t xml:space="preserve">pozivom na gornji broj spisa </w:t>
      </w:r>
      <w:r w:rsidR="000E5F0F">
        <w:t>na</w:t>
      </w:r>
      <w:r w:rsidR="00A851EA">
        <w:t xml:space="preserve"> </w:t>
      </w:r>
      <w:r w:rsidR="000E5F0F">
        <w:t xml:space="preserve">navode povjerenika iz podneska od </w:t>
      </w:r>
      <w:proofErr w:type="spellStart"/>
      <w:r w:rsidR="000E5F0F">
        <w:t>1</w:t>
      </w:r>
      <w:r w:rsidR="0091428A">
        <w:t>6.siječnja</w:t>
      </w:r>
      <w:proofErr w:type="spellEnd"/>
      <w:r w:rsidR="0091428A">
        <w:t xml:space="preserve"> </w:t>
      </w:r>
      <w:proofErr w:type="spellStart"/>
      <w:r w:rsidR="000E5F0F">
        <w:t>2019</w:t>
      </w:r>
      <w:proofErr w:type="spellEnd"/>
      <w:r w:rsidR="000E5F0F">
        <w:t>.</w:t>
      </w:r>
      <w:r w:rsidR="006234A1">
        <w:t xml:space="preserve">, </w:t>
      </w:r>
      <w:r w:rsidR="0091428A">
        <w:t xml:space="preserve">posebice u odnosu na </w:t>
      </w:r>
      <w:r w:rsidR="006234A1">
        <w:t xml:space="preserve">tvrdnju da bi </w:t>
      </w:r>
      <w:r w:rsidR="0091428A">
        <w:t xml:space="preserve">dužnika za korist </w:t>
      </w:r>
      <w:r w:rsidR="006234A1">
        <w:t xml:space="preserve">svog </w:t>
      </w:r>
      <w:r w:rsidR="0091428A">
        <w:t xml:space="preserve">zakonskog zastupnika dana </w:t>
      </w:r>
      <w:proofErr w:type="spellStart"/>
      <w:r w:rsidR="006234A1">
        <w:t>2.srpnja</w:t>
      </w:r>
      <w:proofErr w:type="spellEnd"/>
      <w:r w:rsidR="006234A1">
        <w:t xml:space="preserve"> </w:t>
      </w:r>
      <w:proofErr w:type="spellStart"/>
      <w:r w:rsidR="006234A1">
        <w:t>2018</w:t>
      </w:r>
      <w:proofErr w:type="spellEnd"/>
      <w:r w:rsidR="006234A1">
        <w:t xml:space="preserve">. isplatio iznos </w:t>
      </w:r>
      <w:proofErr w:type="spellStart"/>
      <w:r w:rsidR="006234A1">
        <w:t>15.000</w:t>
      </w:r>
      <w:proofErr w:type="spellEnd"/>
      <w:r w:rsidR="006234A1">
        <w:t>,</w:t>
      </w:r>
      <w:proofErr w:type="spellStart"/>
      <w:r w:rsidR="006234A1">
        <w:t>00</w:t>
      </w:r>
      <w:proofErr w:type="spellEnd"/>
      <w:r w:rsidR="006234A1">
        <w:t xml:space="preserve"> kn, te dana </w:t>
      </w:r>
      <w:proofErr w:type="spellStart"/>
      <w:r w:rsidR="006234A1">
        <w:t>24.srpnja</w:t>
      </w:r>
      <w:proofErr w:type="spellEnd"/>
      <w:r w:rsidR="006234A1">
        <w:t xml:space="preserve"> </w:t>
      </w:r>
      <w:proofErr w:type="spellStart"/>
      <w:r w:rsidR="006234A1">
        <w:t>2018</w:t>
      </w:r>
      <w:proofErr w:type="spellEnd"/>
      <w:r w:rsidR="006234A1">
        <w:t>.</w:t>
      </w:r>
      <w:r w:rsidR="008F0DAA">
        <w:t xml:space="preserve"> za korist iste osobe isplatio</w:t>
      </w:r>
      <w:r w:rsidR="006234A1">
        <w:t xml:space="preserve"> iznos od </w:t>
      </w:r>
      <w:proofErr w:type="spellStart"/>
      <w:r w:rsidR="006234A1">
        <w:t>10.000</w:t>
      </w:r>
      <w:proofErr w:type="spellEnd"/>
      <w:r w:rsidR="006234A1">
        <w:t>,</w:t>
      </w:r>
      <w:proofErr w:type="spellStart"/>
      <w:r w:rsidR="006234A1">
        <w:t>00</w:t>
      </w:r>
      <w:proofErr w:type="spellEnd"/>
      <w:r w:rsidR="006234A1">
        <w:t xml:space="preserve"> kn</w:t>
      </w:r>
      <w:r w:rsidR="00487D82">
        <w:t>.</w:t>
      </w:r>
    </w:p>
    <w:p w:rsidRDefault="00A21E68" w:rsidP="00AF02A1" w:rsidR="000E5F0F">
      <w:pPr>
        <w:pStyle w:val="Odlomakpopisa"/>
        <w:numPr>
          <w:ilvl w:val="0"/>
          <w:numId w:val="5"/>
        </w:numPr>
        <w:jc w:val="both"/>
      </w:pPr>
      <w:r w:rsidRPr="00A21E68">
        <w:t>Nalaže se dužniku</w:t>
      </w:r>
      <w:r>
        <w:rPr>
          <w:b/>
        </w:rPr>
        <w:t xml:space="preserve"> </w:t>
      </w:r>
      <w:r w:rsidR="00BE3934" w:rsidRPr="00A851EA">
        <w:rPr>
          <w:b/>
        </w:rPr>
        <w:t>ODMAH</w:t>
      </w:r>
      <w:r w:rsidR="00BE3934">
        <w:t xml:space="preserve"> omogućiti povjereniku</w:t>
      </w:r>
      <w:r w:rsidR="00495470" w:rsidRPr="00495470">
        <w:t xml:space="preserve"> </w:t>
      </w:r>
      <w:r w:rsidR="00495470">
        <w:t xml:space="preserve">stupanje u poslovne prostorije dužnika, provođenje uvida u poslovne knjige i isprave dužnika, </w:t>
      </w:r>
      <w:r w:rsidR="00CA274E">
        <w:t xml:space="preserve">a </w:t>
      </w:r>
      <w:r w:rsidR="00495470">
        <w:t xml:space="preserve">radi </w:t>
      </w:r>
      <w:r w:rsidR="00BE3934">
        <w:t xml:space="preserve">obavljanje </w:t>
      </w:r>
      <w:r w:rsidR="00CA274E">
        <w:t xml:space="preserve">povjerenikovih </w:t>
      </w:r>
      <w:r w:rsidR="00BE3934">
        <w:t xml:space="preserve">dužnosti propisanih člankom </w:t>
      </w:r>
      <w:proofErr w:type="spellStart"/>
      <w:r w:rsidR="00BE3934">
        <w:t>67</w:t>
      </w:r>
      <w:proofErr w:type="spellEnd"/>
      <w:r w:rsidR="00BE3934">
        <w:t xml:space="preserve">. </w:t>
      </w:r>
      <w:r w:rsidR="00A851EA">
        <w:t>Stečajnog zakona</w:t>
      </w:r>
      <w:r w:rsidR="00A851EA" w:rsidRPr="00D0792E">
        <w:t xml:space="preserve"> </w:t>
      </w:r>
      <w:r w:rsidR="00A851EA" w:rsidRPr="00D02C24">
        <w:t xml:space="preserve">(„Narodne novine“ broj </w:t>
      </w:r>
      <w:proofErr w:type="spellStart"/>
      <w:r w:rsidR="00A851EA">
        <w:t>71</w:t>
      </w:r>
      <w:proofErr w:type="spellEnd"/>
      <w:r w:rsidR="00A851EA">
        <w:t>/</w:t>
      </w:r>
      <w:proofErr w:type="spellStart"/>
      <w:r w:rsidR="00A851EA">
        <w:t>15</w:t>
      </w:r>
      <w:proofErr w:type="spellEnd"/>
      <w:r w:rsidR="00A851EA">
        <w:t xml:space="preserve"> i </w:t>
      </w:r>
      <w:proofErr w:type="spellStart"/>
      <w:r w:rsidR="00A851EA">
        <w:t>104</w:t>
      </w:r>
      <w:proofErr w:type="spellEnd"/>
      <w:r w:rsidR="00A851EA">
        <w:t>/</w:t>
      </w:r>
      <w:proofErr w:type="spellStart"/>
      <w:r w:rsidR="00A851EA">
        <w:t>17</w:t>
      </w:r>
      <w:proofErr w:type="spellEnd"/>
      <w:r w:rsidR="00A851EA">
        <w:t>)</w:t>
      </w:r>
    </w:p>
    <w:p w:rsidRDefault="00CA274E" w:rsidP="001D7C1D" w:rsidR="00CA274E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BE2A10">
        <w:t>2</w:t>
      </w:r>
      <w:r w:rsidR="00050581">
        <w:t>4</w:t>
      </w:r>
      <w:r w:rsidR="00BE2A10">
        <w:t>.siječnja</w:t>
      </w:r>
      <w:proofErr w:type="spellEnd"/>
      <w:r w:rsidR="007A14CA">
        <w:t xml:space="preserve"> </w:t>
      </w:r>
      <w:proofErr w:type="spellStart"/>
      <w:r>
        <w:t>201</w:t>
      </w:r>
      <w:r w:rsidR="00BE2A10">
        <w:t>9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221B2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FF773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873C16" w:rsidP="001D7C1D" w:rsidR="00873C16"/>
    <w:p w:rsidRDefault="00221B2B" w:rsidP="00221B2B" w:rsidR="00221B2B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21B2B" w:rsidP="00221B2B" w:rsidR="001D7C1D" w:rsidRPr="009969B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9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CD6F2F">
      <w:t>1463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C92976"/>
    <w:multiLevelType w:val="hybridMultilevel"/>
    <w:tmpl w:val="895047C4"/>
    <w:lvl w:tplc="96E66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50581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0E5F0F"/>
    <w:rsid w:val="00142CB2"/>
    <w:rsid w:val="00153D80"/>
    <w:rsid w:val="0018613F"/>
    <w:rsid w:val="001B2AD1"/>
    <w:rsid w:val="001D7C1D"/>
    <w:rsid w:val="00201F56"/>
    <w:rsid w:val="00220063"/>
    <w:rsid w:val="00221B2B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0703F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8394D"/>
    <w:rsid w:val="00487D82"/>
    <w:rsid w:val="00494008"/>
    <w:rsid w:val="00495470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6268C"/>
    <w:rsid w:val="00585191"/>
    <w:rsid w:val="005A14BE"/>
    <w:rsid w:val="005A26E1"/>
    <w:rsid w:val="005A3656"/>
    <w:rsid w:val="005B4DE4"/>
    <w:rsid w:val="005C5DB0"/>
    <w:rsid w:val="005D5CB8"/>
    <w:rsid w:val="005E70FF"/>
    <w:rsid w:val="006234A1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43B11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811D2"/>
    <w:rsid w:val="00894787"/>
    <w:rsid w:val="008A55DD"/>
    <w:rsid w:val="008F0DAA"/>
    <w:rsid w:val="008F4ADF"/>
    <w:rsid w:val="00906F71"/>
    <w:rsid w:val="00913083"/>
    <w:rsid w:val="0091428A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1E68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851EA"/>
    <w:rsid w:val="00A97C8F"/>
    <w:rsid w:val="00AB58E3"/>
    <w:rsid w:val="00AB7096"/>
    <w:rsid w:val="00AF02A1"/>
    <w:rsid w:val="00B04903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1E9E"/>
    <w:rsid w:val="00BC21E9"/>
    <w:rsid w:val="00BC72A8"/>
    <w:rsid w:val="00BC75DA"/>
    <w:rsid w:val="00BE1970"/>
    <w:rsid w:val="00BE2A10"/>
    <w:rsid w:val="00BE3934"/>
    <w:rsid w:val="00BE7FFA"/>
    <w:rsid w:val="00BF15A9"/>
    <w:rsid w:val="00C22FB5"/>
    <w:rsid w:val="00C25555"/>
    <w:rsid w:val="00C379EC"/>
    <w:rsid w:val="00C558DE"/>
    <w:rsid w:val="00C730D4"/>
    <w:rsid w:val="00C73C08"/>
    <w:rsid w:val="00C91BBF"/>
    <w:rsid w:val="00C9401E"/>
    <w:rsid w:val="00CA274E"/>
    <w:rsid w:val="00CA7873"/>
    <w:rsid w:val="00CA7CFE"/>
    <w:rsid w:val="00CD09E2"/>
    <w:rsid w:val="00CD6F2F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241C"/>
    <w:rsid w:val="00DD68C7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St-1463/2018-28</izvorni_sadrzaj>
    <derivirana_varijabla naziv="DomainObject.PredzadnjaOdlukaIzPredmeta.Oznaka_1">St-1463/2018-28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197</properties:Words>
  <properties:Characters>974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2019-01-24T13:27:00Z</dcterms:created>
  <dc:creator>nribaric</dc:creator>
  <cp:lastModifiedBy>Valentina Delač</cp:lastModifiedBy>
  <cp:lastPrinted>2019-01-24T13:28:00Z</cp:lastPrinted>
  <dcterms:modified xmlns:xsi="http://www.w3.org/2001/XMLSchema-instance" xsi:type="dcterms:W3CDTF">2019-01-24T13:28:00Z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zaključak očitovanje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