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7ae3" w14:paraId="1807ae3" w:rsidRDefault="00903677" w:rsidP="00903677" w:rsidR="00903677" w:rsidRPr="004A264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4A26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1 St-</w:t>
      </w:r>
      <w:r w:rsidR="004A264B" w:rsidRPr="004A264B">
        <w:rPr>
          <w:rFonts w:hAnsi="Times New Roman" w:ascii="Times New Roman"/>
          <w:sz w:val="24"/>
          <w:szCs w:val="24"/>
        </w:rPr>
        <w:t>815</w:t>
      </w:r>
      <w:r w:rsidR="002C2297" w:rsidRPr="004A264B">
        <w:rPr>
          <w:rFonts w:hAnsi="Times New Roman" w:ascii="Times New Roman"/>
          <w:sz w:val="24"/>
          <w:szCs w:val="24"/>
        </w:rPr>
        <w:t>/</w:t>
      </w:r>
      <w:r w:rsidR="002D71AE" w:rsidRPr="004A264B">
        <w:rPr>
          <w:rFonts w:hAnsi="Times New Roman" w:ascii="Times New Roman"/>
          <w:sz w:val="24"/>
          <w:szCs w:val="24"/>
        </w:rPr>
        <w:t>16</w:t>
      </w:r>
      <w:r w:rsidR="006A0A0E" w:rsidRPr="004A264B">
        <w:rPr>
          <w:rFonts w:hAnsi="Times New Roman" w:ascii="Times New Roman"/>
          <w:sz w:val="24"/>
          <w:szCs w:val="24"/>
        </w:rPr>
        <w:t>-</w:t>
      </w:r>
      <w:r w:rsidR="004A264B" w:rsidRPr="004A264B">
        <w:rPr>
          <w:rFonts w:hAnsi="Times New Roman" w:ascii="Times New Roman"/>
          <w:sz w:val="24"/>
          <w:szCs w:val="24"/>
        </w:rPr>
        <w:t>28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Dr. Franje Tuđmana 35</w:t>
      </w:r>
      <w:r w:rsidR="00903677" w:rsidRPr="004A26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A264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  <w:r w:rsidR="00D340E1" w:rsidRPr="004A264B">
        <w:rPr>
          <w:rFonts w:hAnsi="Times New Roman" w:ascii="Times New Roman"/>
          <w:sz w:val="24"/>
          <w:szCs w:val="24"/>
        </w:rPr>
        <w:t>,</w:t>
      </w:r>
      <w:r w:rsidRPr="004A264B">
        <w:rPr>
          <w:rFonts w:hAnsi="Times New Roman" w:ascii="Times New Roman"/>
          <w:sz w:val="24"/>
          <w:szCs w:val="24"/>
        </w:rPr>
        <w:t xml:space="preserve"> po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4A264B">
        <w:rPr>
          <w:rFonts w:hAnsi="Times New Roman" w:ascii="Times New Roman"/>
          <w:sz w:val="24"/>
          <w:szCs w:val="24"/>
        </w:rPr>
        <w:t>j</w:t>
      </w:r>
      <w:r w:rsidRPr="004A264B">
        <w:rPr>
          <w:rFonts w:hAnsi="Times New Roman" w:ascii="Times New Roman"/>
          <w:sz w:val="24"/>
          <w:szCs w:val="24"/>
        </w:rPr>
        <w:t xml:space="preserve">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4A264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A264B">
        <w:rPr>
          <w:rFonts w:hAnsi="Times New Roman" w:ascii="Times New Roman"/>
          <w:sz w:val="24"/>
          <w:szCs w:val="24"/>
        </w:rPr>
        <w:t xml:space="preserve"> </w:t>
      </w:r>
      <w:r w:rsidR="004A264B" w:rsidRPr="004A264B">
        <w:rPr>
          <w:rFonts w:hAnsi="Times New Roman" w:ascii="Times New Roman"/>
          <w:sz w:val="24"/>
          <w:szCs w:val="24"/>
        </w:rPr>
        <w:t>MINJA d.o.o. u stečaju, Preko, Artić 3, OIB: 55250809863</w:t>
      </w:r>
      <w:r w:rsidR="006A0A0E" w:rsidRPr="004A264B">
        <w:rPr>
          <w:rFonts w:hAnsi="Times New Roman" w:ascii="Times New Roman"/>
          <w:sz w:val="24"/>
          <w:szCs w:val="24"/>
        </w:rPr>
        <w:t>, koga zastupa stečajn</w:t>
      </w:r>
      <w:r w:rsidR="00622878" w:rsidRPr="004A264B">
        <w:rPr>
          <w:rFonts w:hAnsi="Times New Roman" w:ascii="Times New Roman"/>
          <w:sz w:val="24"/>
          <w:szCs w:val="24"/>
        </w:rPr>
        <w:t xml:space="preserve">i upravitelj </w:t>
      </w:r>
      <w:r w:rsidR="004A264B" w:rsidRPr="004A264B">
        <w:rPr>
          <w:rFonts w:hAnsi="Times New Roman" w:ascii="Times New Roman"/>
          <w:sz w:val="24"/>
          <w:szCs w:val="24"/>
        </w:rPr>
        <w:t>Ante Poljak</w:t>
      </w:r>
      <w:r w:rsidR="002C2297" w:rsidRPr="004A264B">
        <w:rPr>
          <w:rFonts w:hAnsi="Times New Roman" w:ascii="Times New Roman"/>
          <w:sz w:val="24"/>
          <w:szCs w:val="24"/>
        </w:rPr>
        <w:t>,</w:t>
      </w:r>
      <w:r w:rsidR="00CE2510" w:rsidRPr="004A264B">
        <w:rPr>
          <w:rFonts w:hAnsi="Times New Roman" w:ascii="Times New Roman"/>
          <w:sz w:val="24"/>
          <w:szCs w:val="24"/>
        </w:rPr>
        <w:t xml:space="preserve"> </w:t>
      </w:r>
      <w:r w:rsidRPr="004A264B">
        <w:rPr>
          <w:rFonts w:hAnsi="Times New Roman" w:ascii="Times New Roman"/>
          <w:sz w:val="24"/>
          <w:szCs w:val="24"/>
        </w:rPr>
        <w:t xml:space="preserve">dana </w:t>
      </w:r>
      <w:r w:rsidR="00D30E2C" w:rsidRPr="004A264B">
        <w:rPr>
          <w:rFonts w:hAnsi="Times New Roman" w:ascii="Times New Roman"/>
          <w:sz w:val="24"/>
          <w:szCs w:val="24"/>
        </w:rPr>
        <w:t>18</w:t>
      </w:r>
      <w:r w:rsidR="002D71AE"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="00622878" w:rsidRPr="004A264B">
        <w:rPr>
          <w:rFonts w:hAnsi="Times New Roman" w:ascii="Times New Roman"/>
          <w:sz w:val="24"/>
          <w:szCs w:val="24"/>
        </w:rPr>
        <w:t>.</w:t>
      </w:r>
      <w:r w:rsidR="007260B9" w:rsidRPr="004A264B">
        <w:rPr>
          <w:rFonts w:hAnsi="Times New Roman" w:ascii="Times New Roman"/>
          <w:sz w:val="24"/>
          <w:szCs w:val="24"/>
        </w:rPr>
        <w:t>,</w:t>
      </w:r>
      <w:r w:rsidR="003B5BBB" w:rsidRPr="004A264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4A264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4A264B">
        <w:rPr>
          <w:rFonts w:hAnsi="Times New Roman" w:ascii="Times New Roman"/>
          <w:sz w:val="24"/>
          <w:szCs w:val="24"/>
        </w:rPr>
        <w:t>drugog</w:t>
      </w:r>
      <w:r w:rsidRPr="004A26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811"/>
        <w:gridCol w:w="2835"/>
      </w:tblGrid>
      <w:tr w:rsidTr="004A264B" w:rsidR="004A264B" w:rsidRPr="004A264B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4A264B" w:rsidP="00700AD5" w:rsidR="004A264B" w:rsidRPr="004A2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64B">
              <w:rPr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dxa" w:w="5811"/>
            <w:shd w:themeFillShade="BF" w:themeFill="background1" w:fill="BFBFBF" w:color="auto" w:val="clear"/>
            <w:noWrap/>
            <w:hideMark/>
          </w:tcPr>
          <w:p w:rsidRDefault="004A264B" w:rsidP="00700AD5" w:rsidR="004A264B" w:rsidRPr="004A2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64B">
              <w:rPr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dxa" w:w="2835"/>
            <w:shd w:themeFillShade="BF" w:themeFill="background1" w:fill="BFBFBF" w:color="auto" w:val="clear"/>
            <w:hideMark/>
          </w:tcPr>
          <w:p w:rsidRDefault="004A264B" w:rsidP="00700AD5" w:rsidR="004A264B" w:rsidRPr="004A2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64B">
              <w:rPr>
                <w:b/>
                <w:bCs/>
                <w:sz w:val="24"/>
                <w:szCs w:val="24"/>
              </w:rPr>
              <w:t>Iznos priznate tražbine/KN</w:t>
            </w:r>
          </w:p>
        </w:tc>
      </w:tr>
      <w:tr w:rsidTr="004A264B" w:rsidR="004A264B" w:rsidRPr="004A264B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4A264B" w:rsidP="00700AD5" w:rsidR="004A264B" w:rsidRPr="004A264B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1.</w:t>
            </w:r>
          </w:p>
        </w:tc>
        <w:tc>
          <w:tcPr>
            <w:tcW w:type="dxa" w:w="5811"/>
            <w:vAlign w:val="center"/>
            <w:hideMark/>
          </w:tcPr>
          <w:p w:rsidRDefault="004A264B" w:rsidP="00700AD5" w:rsidR="004A264B" w:rsidRPr="004A264B">
            <w:pPr>
              <w:spacing w:lineRule="auto" w:line="288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RH, MINISTARSTVO FINANCIJA, Porezna uprava Područni ured Dalmacija, OIB: 52634238587, Pl. Borelli 9/2, Zadar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4A264B" w:rsidP="00700AD5" w:rsidR="004A264B" w:rsidRPr="004A264B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394.373,34</w:t>
            </w:r>
          </w:p>
        </w:tc>
      </w:tr>
      <w:tr w:rsidTr="004A264B" w:rsidR="004A264B" w:rsidRPr="004A264B">
        <w:trPr>
          <w:trHeight w:val="1035"/>
        </w:trPr>
        <w:tc>
          <w:tcPr>
            <w:tcW w:type="dxa" w:w="993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2.</w:t>
            </w:r>
          </w:p>
        </w:tc>
        <w:tc>
          <w:tcPr>
            <w:tcW w:type="dxa" w:w="5811"/>
            <w:vAlign w:val="center"/>
          </w:tcPr>
          <w:p w:rsidRDefault="004A264B" w:rsidP="00700AD5" w:rsidR="004A264B" w:rsidRPr="004A264B">
            <w:pPr>
              <w:spacing w:lineRule="auto" w:line="288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OTOK UGLJAN d.o.o., OIB: 72374636452, Trg hrvatske nezavisnosti 2, Preko</w:t>
            </w:r>
          </w:p>
        </w:tc>
        <w:tc>
          <w:tcPr>
            <w:tcW w:type="dxa" w:w="2835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18.101,62</w:t>
            </w:r>
          </w:p>
        </w:tc>
      </w:tr>
      <w:tr w:rsidTr="004A264B" w:rsidR="004A264B" w:rsidRPr="004A264B">
        <w:trPr>
          <w:trHeight w:val="1035"/>
        </w:trPr>
        <w:tc>
          <w:tcPr>
            <w:tcW w:type="dxa" w:w="993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3.</w:t>
            </w:r>
          </w:p>
        </w:tc>
        <w:tc>
          <w:tcPr>
            <w:tcW w:type="dxa" w:w="5811"/>
            <w:vAlign w:val="center"/>
          </w:tcPr>
          <w:p w:rsidRDefault="004A264B" w:rsidP="00700AD5" w:rsidR="004A264B" w:rsidRPr="004A264B">
            <w:pPr>
              <w:spacing w:lineRule="auto" w:line="288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OPĆINA PREKO, Trg hrvatske nezavisnosti 2, Preko, OIB: 13458125443</w:t>
            </w:r>
          </w:p>
        </w:tc>
        <w:tc>
          <w:tcPr>
            <w:tcW w:type="dxa" w:w="2835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22.611,81</w:t>
            </w:r>
          </w:p>
        </w:tc>
      </w:tr>
    </w:tbl>
    <w:p w:rsidRDefault="00E270E5" w:rsidP="00E270E5" w:rsidR="00E270E5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4A264B" w:rsidRPr="004A264B">
        <w:rPr>
          <w:rFonts w:hAnsi="Times New Roman" w:ascii="Times New Roman"/>
          <w:sz w:val="24"/>
          <w:szCs w:val="24"/>
        </w:rPr>
        <w:t>MINJA d.o.o. u stečaju, Preko</w:t>
      </w:r>
      <w:r w:rsidRPr="004A26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E13D7B" w:rsidRPr="004A264B">
        <w:rPr>
          <w:rFonts w:hAnsi="Times New Roman" w:ascii="Times New Roman"/>
          <w:sz w:val="24"/>
          <w:szCs w:val="24"/>
        </w:rPr>
        <w:t>1</w:t>
      </w:r>
      <w:r w:rsidR="00D30E2C" w:rsidRPr="004A264B">
        <w:rPr>
          <w:rFonts w:hAnsi="Times New Roman" w:ascii="Times New Roman"/>
          <w:sz w:val="24"/>
          <w:szCs w:val="24"/>
        </w:rPr>
        <w:t>8</w:t>
      </w:r>
      <w:r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Pr="004A264B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4A264B">
        <w:rPr>
          <w:rFonts w:hAnsi="Times New Roman" w:ascii="Times New Roman"/>
          <w:sz w:val="24"/>
          <w:szCs w:val="24"/>
        </w:rPr>
        <w:t xml:space="preserve"> iz toč. I. </w:t>
      </w:r>
      <w:r w:rsidRPr="004A264B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 Zadru, dana </w:t>
      </w:r>
      <w:r w:rsidR="00D30E2C" w:rsidRPr="004A264B">
        <w:rPr>
          <w:rFonts w:hAnsi="Times New Roman" w:ascii="Times New Roman"/>
          <w:sz w:val="24"/>
          <w:szCs w:val="24"/>
        </w:rPr>
        <w:t>18. siječnja 2017</w:t>
      </w:r>
      <w:r w:rsidR="00A42FE3" w:rsidRPr="004A264B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4A264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</w:t>
      </w:r>
      <w:r w:rsidR="00FE275D" w:rsidRPr="004A264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4A264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lastRenderedPageBreak/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="004500FB" w:rsidRPr="004A264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4A26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C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D30E2C">
      <w:t>731</w:t>
    </w:r>
    <w:r w:rsidR="003D44AF" w:rsidRPr="00DE0A15">
      <w:t>/</w:t>
    </w:r>
    <w:r w:rsidR="002D71AE">
      <w:t>16</w:t>
    </w:r>
    <w:r w:rsidR="003D44AF">
      <w:t>-</w:t>
    </w:r>
    <w:r w:rsidR="00D30E2C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1C24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81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C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81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C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1489</properties:Characters>
  <properties:Lines>72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2017-01-18T08:20:00Z</dcterms:created>
  <dc:creator>wsadmin</dc:creator>
  <cp:lastModifiedBy>Nena Mužanović</cp:lastModifiedBy>
  <cp:lastPrinted>2017-01-18T08:20:00Z</cp:lastPrinted>
  <dcterms:modified xmlns:xsi="http://www.w3.org/2001/XMLSchema-instance" xsi:type="dcterms:W3CDTF">2017-01-18T14:02:00Z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