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07d91" w14:paraId="b307d91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9B679B">
        <w:t>1342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r w:rsidR="009B679B">
        <w:rPr>
          <w:szCs w:val="20"/>
        </w:rPr>
        <w:t xml:space="preserve">OBITELJ </w:t>
      </w:r>
      <w:proofErr w:type="spellStart"/>
      <w:r w:rsidR="009B679B">
        <w:rPr>
          <w:szCs w:val="20"/>
        </w:rPr>
        <w:t>JANJUZ</w:t>
      </w:r>
      <w:proofErr w:type="spellEnd"/>
      <w:r w:rsidR="009B679B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r w:rsidR="009B679B">
        <w:rPr>
          <w:szCs w:val="20"/>
        </w:rPr>
        <w:t xml:space="preserve">Slavonska avenija </w:t>
      </w:r>
      <w:proofErr w:type="spellStart"/>
      <w:r w:rsidR="009B679B">
        <w:rPr>
          <w:szCs w:val="20"/>
        </w:rPr>
        <w:t>22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9B679B">
        <w:rPr>
          <w:szCs w:val="20"/>
        </w:rPr>
        <w:t>68653392774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9B679B">
        <w:t>162.535,69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57EF8"/>
    <w:rsid w:val="00545B93"/>
    <w:rsid w:val="007A1913"/>
    <w:rsid w:val="0085059C"/>
    <w:rsid w:val="00890D82"/>
    <w:rsid w:val="00950F54"/>
    <w:rsid w:val="009B679B"/>
    <w:rsid w:val="009D3B13"/>
    <w:rsid w:val="00A53DC3"/>
    <w:rsid w:val="00B4105F"/>
    <w:rsid w:val="00C60D35"/>
    <w:rsid w:val="00C81BCE"/>
    <w:rsid w:val="00C9166A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5B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5B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B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B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5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5B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5B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B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B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1342</izvorni_sadrzaj>
    <derivirana_varijabla naziv="DomainObject.Predmet.Broj_1">1342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2019.</izvorni_sadrzaj>
    <derivirana_varijabla naziv="DomainObject.Predmet.DatumOsnivanja_1">11.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St-1342/2019</izvorni_sadrzaj>
    <derivirana_varijabla naziv="DomainObject.Predmet.OznakaBroj_1">St-1342/2019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 JANJUZ jednostavno društvo s ograničenom odgovornošću za ugostiteljstvo zastupanog po punomoćniku Marija Janjuz</izvorni_sadrzaj>
    <derivirana_varijabla naziv="DomainObject.Predmet.ProtustrankaFormated_1">  OBITELJ JANJUZ jednostavno društvo s ograničenom odgovornošću za ugostiteljstvo zastupanog po punomoćniku Marija Janjuz</derivirana_varijabla>
  </DomainObject.Predmet.ProtustrankaFormated>
  <DomainObject.Predmet.ProtustrankaFormatedOIB>
    <izvorni_sadrzaj>  OBITELJ JANJUZ jednostavno društvo s ograničenom odgovornošću za ugostiteljstvo, OIB 68653392774 zastupanog po punomoćniku Marija Janjuz</izvorni_sadrzaj>
    <derivirana_varijabla naziv="DomainObject.Predmet.ProtustrankaFormatedOIB_1">  OBITELJ JANJUZ jednostavno društvo s ograničenom odgovornošću za ugostiteljstvo, OIB 68653392774 zastupanog po punomoćniku Marija Janjuz</derivirana_varijabla>
  </DomainObject.Predmet.ProtustrankaFormatedOIB>
  <DomainObject.Predmet.ProtustrankaFormatedWithAdress>
    <izvorni_sadrzaj> OBITELJ JANJUZ jednostavno društvo s ograničenom odgovornošću za ugostiteljstvo, Slavonska avenija 22, 10000 Zagreb zastupanog po punomoćniku Marija Janjuz</izvorni_sadrzaj>
    <derivirana_varijabla naziv="DomainObject.Predmet.ProtustrankaFormatedWithAdress_1"> OBITELJ JANJUZ jednostavno društvo s ograničenom odgovornošću za ugostiteljstvo, Slavonska avenija 22, 10000 Zagreb zastupanog po punomoćniku Marija Janjuz</derivirana_varijabla>
  </DomainObject.Predmet.ProtustrankaFormatedWithAdress>
  <DomainObject.Predmet.ProtustrankaFormatedWithAdressOIB>
    <izvorni_sadrzaj> OBITELJ JANJUZ jednostavno društvo s ograničenom odgovornošću za ugostiteljstvo, OIB 68653392774, Slavonska avenija 22, 10000 Zagreb zastupanog po punomoćniku Marija Janjuz</izvorni_sadrzaj>
    <derivirana_varijabla naziv="DomainObject.Predmet.ProtustrankaFormatedWithAdressOIB_1"> OBITELJ JANJUZ jednostavno društvo s ograničenom odgovornošću za ugostiteljstvo, OIB 68653392774, Slavonska avenija 22, 10000 Zagreb zastupanog po punomoćniku Marija Janjuz</derivirana_varijabla>
  </DomainObject.Predmet.ProtustrankaFormatedWithAdressOIB>
  <DomainObject.Predmet.ProtustrankaWithAdress>
    <izvorni_sadrzaj>OBITELJ JANJUZ jednostavno društvo s ograničenom odgovornošću za ugostiteljstvo Slavonska avenija 22, 10000 Zagreb</izvorni_sadrzaj>
    <derivirana_varijabla naziv="DomainObject.Predmet.ProtustrankaWithAdress_1">OBITELJ JANJUZ jednostavno društvo s ograničenom odgovornošću za ugostiteljstvo Slavonska avenija 22, 10000 Zagreb</derivirana_varijabla>
  </DomainObject.Predmet.ProtustrankaWithAdress>
  <DomainObject.Predmet.ProtustrankaWithAdressOIB>
    <izvorni_sadrzaj>OBITELJ JANJUZ jednostavno društvo s ograničenom odgovornošću za ugostiteljstvo, OIB 68653392774, Slavonska avenija 22, 10000 Zagreb</izvorni_sadrzaj>
    <derivirana_varijabla naziv="DomainObject.Predmet.ProtustrankaWithAdressOIB_1">OBITELJ JANJUZ jednostavno društvo s ograničenom odgovornošću za ugostiteljstvo, OIB 68653392774, Slavonska avenija 22, 10000 Zagreb</derivirana_varijabla>
  </DomainObject.Predmet.ProtustrankaWithAdressOIB>
  <DomainObject.Predmet.ProtustrankaNazivFormated>
    <izvorni_sadrzaj>OBITELJ JANJUZ jednostavno društvo s ograničenom odgovornošću za ugostiteljstvo</izvorni_sadrzaj>
    <derivirana_varijabla naziv="DomainObject.Predmet.ProtustrankaNazivFormated_1">OBITELJ JANJUZ jednostavno društvo s ograničenom odgovornošću za ugostiteljstvo</derivirana_varijabla>
  </DomainObject.Predmet.ProtustrankaNazivFormated>
  <DomainObject.Predmet.ProtustrankaNazivFormatedOIB>
    <izvorni_sadrzaj>OBITELJ JANJUZ jednostavno društvo s ograničenom odgovornošću za ugostiteljstvo, OIB 68653392774</izvorni_sadrzaj>
    <derivirana_varijabla naziv="DomainObject.Predmet.ProtustrankaNazivFormatedOIB_1">OBITELJ JANJUZ jednostavno društvo s ograničenom odgovornošću za ugostiteljstvo, OIB 68653392774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OBITELJ JANJUZ jednostavno društvo s ograničenom odgovornošću za ugostiteljstvo zastupanog po punomoćniku Marija Janjuz</item>
    </izvorni_sadrzaj>
    <derivirana_varijabla naziv="DomainObject.Predmet.ProtuStrankaListFormated_1">
      <item>OBITELJ JANJUZ jednostavno društvo s ograničenom odgovornošću za ugostiteljstvo zastupanog po punomoćniku Marija Janjuz</item>
    </derivirana_varijabla>
  </DomainObject.Predmet.ProtuStrankaListFormated>
  <DomainObject.Predmet.ProtuStrankaListFormatedOIB>
    <izvorni_sadrzaj>
      <item>OBITELJ JANJUZ jednostavno društvo s ograničenom odgovornošću za ugostiteljstvo, OIB 68653392774 zastupanog po punomoćniku Marija Janjuz</item>
    </izvorni_sadrzaj>
    <derivirana_varijabla naziv="DomainObject.Predmet.ProtuStrankaListFormatedOIB_1">
      <item>OBITELJ JANJUZ jednostavno društvo s ograničenom odgovornošću za ugostiteljstvo, OIB 68653392774 zastupanog po punomoćniku Marija Janjuz</item>
    </derivirana_varijabla>
  </DomainObject.Predmet.ProtuStrankaListFormatedOIB>
  <DomainObject.Predmet.ProtuStrankaListFormatedWithAdress>
    <izvorni_sadrzaj>
      <item>OBITELJ JANJUZ jednostavno društvo s ograničenom odgovornošću za ugostiteljstvo, Slavonska avenija 22, 10000 Zagreb zastupanog po punomoćniku Marija Janjuz</item>
    </izvorni_sadrzaj>
    <derivirana_varijabla naziv="DomainObject.Predmet.ProtuStrankaListFormatedWithAdress_1">
      <item>OBITELJ JANJUZ jednostavno društvo s ograničenom odgovornošću za ugostiteljstvo, Slavonska avenija 22, 10000 Zagreb zastupanog po punomoćniku Marija Janjuz</item>
    </derivirana_varijabla>
  </DomainObject.Predmet.ProtuStrankaListFormatedWithAdress>
  <DomainObject.Predmet.ProtuStrankaListFormatedWithAdressOIB>
    <izvorni_sadrzaj>
      <item>OBITELJ JANJUZ jednostavno društvo s ograničenom odgovornošću za ugostiteljstvo, OIB 68653392774, Slavonska avenija 22, 10000 Zagreb zastupanog po punomoćniku Marija Janjuz</item>
    </izvorni_sadrzaj>
    <derivirana_varijabla naziv="DomainObject.Predmet.ProtuStrankaListFormatedWithAdressOIB_1">
      <item>OBITELJ JANJUZ jednostavno društvo s ograničenom odgovornošću za ugostiteljstvo, OIB 68653392774, Slavonska avenija 22, 10000 Zagreb zastupanog po punomoćniku Marija Janjuz</item>
    </derivirana_varijabla>
  </DomainObject.Predmet.ProtuStrankaListFormatedWithAdressOIB>
  <DomainObject.Predmet.ProtuStrankaListNazivFormated>
    <izvorni_sadrzaj>
      <item>OBITELJ JANJUZ jednostavno društvo s ograničenom odgovornošću za ugostiteljstvo</item>
    </izvorni_sadrzaj>
    <derivirana_varijabla naziv="DomainObject.Predmet.ProtuStrankaListNazivFormated_1">
      <item>OBITELJ JANJUZ jednostavno društvo s ograničenom odgovornošću za ugostiteljstvo</item>
    </derivirana_varijabla>
  </DomainObject.Predmet.ProtuStrankaListNazivFormated>
  <DomainObject.Predmet.ProtuStrankaListNazivFormatedOIB>
    <izvorni_sadrzaj>
      <item>OBITELJ JANJUZ jednostavno društvo s ograničenom odgovornošću za ugostiteljstvo, OIB 68653392774</item>
    </izvorni_sadrzaj>
    <derivirana_varijabla naziv="DomainObject.Predmet.ProtuStrankaListNazivFormatedOIB_1">
      <item>OBITELJ JANJUZ jednostavno društvo s ograničenom odgovornošću za ugostiteljstvo, OIB 68653392774</item>
    </derivirana_varijabla>
  </DomainObject.Predmet.ProtuStrankaListNazivFormatedOIB>
  <DomainObject.Predmet.OstaliListFormated>
    <izvorni_sadrzaj>
      <item>Marija Janjuz punomoćnica sudionika u postupku OBITELJ JANJUZ jednostavno društvo s ograničenom odgovornošću za ugostiteljstvo</item>
    </izvorni_sadrzaj>
    <derivirana_varijabla naziv="DomainObject.Predmet.OstaliListFormated_1">
      <item>Marija Janjuz punomoćnica sudionika u postupku OBITELJ JANJUZ jednostavno društvo s ograničenom odgovornošću za ugostiteljstvo</item>
    </derivirana_varijabla>
  </DomainObject.Predmet.OstaliListFormated>
  <DomainObject.Predmet.OstaliListFormatedOIB>
    <izvorni_sadrzaj>
      <item>Marija Janjuz, OIB 82120771716 punomoćnica sudionika u postupku OBITELJ JANJUZ jednostavno društvo s ograničenom odgovornošću za ugostiteljstvo</item>
    </izvorni_sadrzaj>
    <derivirana_varijabla naziv="DomainObject.Predmet.OstaliListFormatedOIB_1">
      <item>Marija Janjuz, OIB 82120771716 punomoćnica sudionika u postupku OBITELJ JANJUZ jednostavno društvo s ograničenom odgovornošću za ugostiteljstvo</item>
    </derivirana_varijabla>
  </DomainObject.Predmet.OstaliListFormatedOIB>
  <DomainObject.Predmet.OstaliListFormatedWithAdress>
    <izvorni_sadrzaj>
      <item>Marija Janjuz, Trnava Ii. 40, 10000 Zagreb punomoćnica sudionika u postupku OBITELJ JANJUZ jednostavno društvo s ograničenom odgovornošću za ugostiteljstvo</item>
    </izvorni_sadrzaj>
    <derivirana_varijabla naziv="DomainObject.Predmet.OstaliListFormatedWithAdress_1">
      <item>Marija Janjuz, Trnava Ii. 40, 10000 Zagreb punomoćnica sudionika u postupku OBITELJ JANJUZ jednostavno društvo s ograničenom odgovornošću za ugostiteljstvo</item>
    </derivirana_varijabla>
  </DomainObject.Predmet.OstaliListFormatedWithAdress>
  <DomainObject.Predmet.OstaliListFormatedWithAdressOIB>
    <izvorni_sadrzaj>
      <item>Marija Janjuz, OIB 82120771716, Trnava Ii. 40, 10000 Zagreb punomoćnica sudionika u postupku OBITELJ JANJUZ jednostavno društvo s ograničenom odgovornošću za ugostiteljstvo</item>
    </izvorni_sadrzaj>
    <derivirana_varijabla naziv="DomainObject.Predmet.OstaliListFormatedWithAdressOIB_1">
      <item>Marija Janjuz, OIB 82120771716, Trnava Ii. 40, 10000 Zagreb punomoćnica sudionika u postupku OBITELJ JANJUZ jednostavno društvo s ograničenom odgovornošću za ugostiteljstvo</item>
    </derivirana_varijabla>
  </DomainObject.Predmet.OstaliListFormatedWithAdressOIB>
  <DomainObject.Predmet.OstaliListNazivFormated>
    <izvorni_sadrzaj>
      <item>Marija Janjuz</item>
    </izvorni_sadrzaj>
    <derivirana_varijabla naziv="DomainObject.Predmet.OstaliListNazivFormated_1">
      <item>Marija Janjuz</item>
    </derivirana_varijabla>
  </DomainObject.Predmet.OstaliListNazivFormated>
  <DomainObject.Predmet.OstaliListNazivFormatedOIB>
    <izvorni_sadrzaj>
      <item>Marija Janjuz, OIB 82120771716</item>
    </izvorni_sadrzaj>
    <derivirana_varijabla naziv="DomainObject.Predmet.OstaliListNazivFormatedOIB_1">
      <item>Marija Janjuz, OIB 82120771716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OBITELJ JANJUZ jednostavno društvo s ograničenom odgovornošću za ugostiteljstvo</izvorni_sadrzaj>
    <derivirana_varijabla naziv="DomainObject.Predmet.ProtustrankaIDrugi_1">OBITELJ JANJUZ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OBITELJ JANJUZ jednostavno društvo s ograničenom odgovornošću za ugostiteljstvo, OIB 68653392774, Slavonska avenija 22, 10000 Zagreb</izvorni_sadrzaj>
    <derivirana_varijabla naziv="DomainObject.Predmet.ProtustrankaIDrugiAdressOIB_1">OBITELJ JANJUZ jednostavno društvo s ograničenom odgovornošću za ugostiteljstvo, OIB 68653392774, Slavonska avenija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OBITELJ JANJUZ jednostavno društvo s ograničenom odgovornošću za ugostiteljstvo</item>
      <item>Marija Janjuz</item>
    </izvorni_sadrzaj>
    <derivirana_varijabla naziv="DomainObject.Predmet.SudioniciListNaziv_1">
      <item>FINA Regionalni centar Zagreb</item>
      <item>OBITELJ JANJUZ jednostavno društvo s ograničenom odgovornošću za ugostiteljstvo</item>
      <item>Marija Janjuz</item>
    </derivirana_varijabla>
  </DomainObject.Predmet.SudioniciListNaziv>
  <DomainObject.Predmet.SudioniciListAdressOIB>
    <izvorni_sadrzaj>
      <item>FINA Regionalni centar Zagreb, OIB 85821130368, Trg svibanjskih žrtava 1995. 1,10000 Zagreb</item>
      <item>OBITELJ JANJUZ jednostavno društvo s ograničenom odgovornošću za ugostiteljstvo, OIB 68653392774, Slavonska avenija 22,10000 Zagreb</item>
      <item>Marija Janjuz, OIB 82120771716, Trnava Ii. 40,10000 Zagreb</item>
    </izvorni_sadrzaj>
    <derivirana_varijabla naziv="DomainObject.Predmet.SudioniciListAdressOIB_1">
      <item>FINA Regionalni centar Zagreb, OIB 85821130368, Trg svibanjskih žrtava 1995. 1,10000 Zagreb</item>
      <item>OBITELJ JANJUZ jednostavno društvo s ograničenom odgovornošću za ugostiteljstvo, OIB 68653392774, Slavonska avenija 22,10000 Zagreb</item>
      <item>Marija Janjuz, OIB 82120771716, Trnava Ii.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68653392774</item>
      <item>, OIB 82120771716</item>
    </izvorni_sadrzaj>
    <derivirana_varijabla naziv="DomainObject.Predmet.SudioniciListNazivOIB_1">
      <item>, OIB 85821130368</item>
      <item>, OIB 68653392774</item>
      <item>, OIB 82120771716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1336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2019-07-15T07:18:00Z</dcterms:created>
  <dc:creator>Ivana Manestar</dc:creator>
  <cp:lastModifiedBy>Petra Komučar</cp:lastModifiedBy>
  <cp:lastPrinted>2019-07-15T07:10:00Z</cp:lastPrinted>
  <dcterms:modified xmlns:xsi="http://www.w3.org/2001/XMLSchema-instance" xsi:type="dcterms:W3CDTF">2019-07-15T07:20:00Z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(St-1342-19-Obitelj Janjuz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